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B4A7" w14:textId="77EB4177" w:rsidR="00BD188D" w:rsidRDefault="005B4D30" w:rsidP="00113D0C">
      <w:pPr>
        <w:pStyle w:val="Overskrift1"/>
        <w:spacing w:before="0" w:after="0" w:line="240" w:lineRule="auto"/>
        <w:rPr>
          <w:lang w:val="en-US"/>
        </w:rPr>
      </w:pPr>
      <w:r>
        <w:rPr>
          <w:lang w:val="en-US"/>
        </w:rPr>
        <w:t>CV</w:t>
      </w:r>
    </w:p>
    <w:p w14:paraId="344AF2E0" w14:textId="77777777" w:rsidR="00113D0C" w:rsidRDefault="00113D0C" w:rsidP="00113D0C">
      <w:pPr>
        <w:spacing w:line="240" w:lineRule="auto"/>
      </w:pPr>
    </w:p>
    <w:p w14:paraId="624D907C" w14:textId="77777777" w:rsidR="00A65206" w:rsidRDefault="00A65206" w:rsidP="00113D0C">
      <w:pPr>
        <w:spacing w:line="240" w:lineRule="auto"/>
      </w:pPr>
    </w:p>
    <w:p w14:paraId="794772DA" w14:textId="1732DFAE" w:rsidR="00A65206" w:rsidRPr="006C56D1" w:rsidRDefault="00A65206" w:rsidP="006C56D1">
      <w:pPr>
        <w:spacing w:line="360" w:lineRule="auto"/>
        <w:rPr>
          <w:color w:val="0000FF"/>
          <w:sz w:val="24"/>
          <w:szCs w:val="24"/>
        </w:rPr>
      </w:pPr>
      <w:r w:rsidRPr="00543605">
        <w:rPr>
          <w:sz w:val="24"/>
          <w:szCs w:val="24"/>
        </w:rPr>
        <w:t>Navn:</w:t>
      </w:r>
      <w:r w:rsidR="00B36B9F">
        <w:rPr>
          <w:color w:val="0000FF"/>
          <w:sz w:val="24"/>
          <w:szCs w:val="24"/>
        </w:rPr>
        <w:t xml:space="preserve"> «</w:t>
      </w:r>
      <w:r w:rsidR="00C8027B">
        <w:rPr>
          <w:color w:val="0000FF"/>
          <w:sz w:val="24"/>
          <w:szCs w:val="24"/>
        </w:rPr>
        <w:t>F</w:t>
      </w:r>
      <w:r w:rsidR="0051661D">
        <w:rPr>
          <w:color w:val="0000FF"/>
          <w:sz w:val="24"/>
          <w:szCs w:val="24"/>
        </w:rPr>
        <w:t>ul</w:t>
      </w:r>
      <w:r w:rsidR="00F2193F">
        <w:rPr>
          <w:color w:val="0000FF"/>
          <w:sz w:val="24"/>
          <w:szCs w:val="24"/>
        </w:rPr>
        <w:t>l</w:t>
      </w:r>
      <w:r w:rsidR="0051661D">
        <w:rPr>
          <w:color w:val="0000FF"/>
          <w:sz w:val="24"/>
          <w:szCs w:val="24"/>
        </w:rPr>
        <w:t>t navn</w:t>
      </w:r>
      <w:r w:rsidR="00B36B9F">
        <w:rPr>
          <w:color w:val="0000FF"/>
          <w:sz w:val="24"/>
          <w:szCs w:val="24"/>
        </w:rPr>
        <w:t>»</w:t>
      </w:r>
    </w:p>
    <w:p w14:paraId="2F7D382C" w14:textId="58D4428A" w:rsidR="00A65206" w:rsidRPr="00543605" w:rsidRDefault="00A65206" w:rsidP="006C56D1">
      <w:pPr>
        <w:spacing w:line="360" w:lineRule="auto"/>
        <w:rPr>
          <w:sz w:val="24"/>
          <w:szCs w:val="24"/>
        </w:rPr>
      </w:pPr>
      <w:r w:rsidRPr="00543605">
        <w:rPr>
          <w:sz w:val="24"/>
          <w:szCs w:val="24"/>
        </w:rPr>
        <w:t>Nåværende arbeidsgiver:</w:t>
      </w:r>
      <w:r w:rsidR="0051661D">
        <w:rPr>
          <w:sz w:val="24"/>
          <w:szCs w:val="24"/>
        </w:rPr>
        <w:t xml:space="preserve"> </w:t>
      </w:r>
      <w:r w:rsidR="0051661D" w:rsidRPr="006C56D1">
        <w:rPr>
          <w:color w:val="0000FF"/>
          <w:sz w:val="24"/>
          <w:szCs w:val="24"/>
        </w:rPr>
        <w:t>«Arbeidsgiver»</w:t>
      </w:r>
    </w:p>
    <w:p w14:paraId="0D30E703" w14:textId="6580D7A4" w:rsidR="00A65206" w:rsidRPr="00543605" w:rsidRDefault="00A65206" w:rsidP="006C56D1">
      <w:pPr>
        <w:spacing w:line="360" w:lineRule="auto"/>
        <w:rPr>
          <w:sz w:val="24"/>
          <w:szCs w:val="24"/>
        </w:rPr>
      </w:pPr>
      <w:r w:rsidRPr="00543605">
        <w:rPr>
          <w:sz w:val="24"/>
          <w:szCs w:val="24"/>
        </w:rPr>
        <w:t>Nåværende stilling:</w:t>
      </w:r>
      <w:r w:rsidR="0051661D">
        <w:rPr>
          <w:sz w:val="24"/>
          <w:szCs w:val="24"/>
        </w:rPr>
        <w:t xml:space="preserve"> </w:t>
      </w:r>
      <w:r w:rsidR="0051661D" w:rsidRPr="006C56D1">
        <w:rPr>
          <w:color w:val="0000FF"/>
          <w:sz w:val="24"/>
          <w:szCs w:val="24"/>
        </w:rPr>
        <w:t>«Stilling»</w:t>
      </w:r>
    </w:p>
    <w:p w14:paraId="7AEAEA4C" w14:textId="1B6713B8" w:rsidR="0089730C" w:rsidRPr="0089730C" w:rsidRDefault="0089730C" w:rsidP="0089730C">
      <w:pPr>
        <w:spacing w:line="240" w:lineRule="auto"/>
      </w:pPr>
      <w:r w:rsidRPr="7252F54F">
        <w:rPr>
          <w:rFonts w:eastAsiaTheme="minorEastAsia"/>
          <w:sz w:val="24"/>
          <w:szCs w:val="24"/>
        </w:rPr>
        <w:t>Språk som beherskes:</w:t>
      </w:r>
      <w:r w:rsidRPr="0089730C">
        <w:t xml:space="preserve"> </w:t>
      </w:r>
      <w:r w:rsidRPr="0081234C">
        <w:rPr>
          <w:color w:val="0000FF"/>
          <w:sz w:val="24"/>
          <w:szCs w:val="24"/>
        </w:rPr>
        <w:t>«</w:t>
      </w:r>
      <w:r>
        <w:rPr>
          <w:color w:val="0000FF"/>
          <w:sz w:val="24"/>
          <w:szCs w:val="24"/>
        </w:rPr>
        <w:t>Språk og nivå</w:t>
      </w:r>
      <w:r w:rsidRPr="0081234C">
        <w:rPr>
          <w:color w:val="0000FF"/>
          <w:sz w:val="24"/>
          <w:szCs w:val="24"/>
        </w:rPr>
        <w:t>»</w:t>
      </w:r>
      <w:r w:rsidR="009A7B87">
        <w:rPr>
          <w:color w:val="0000FF"/>
          <w:sz w:val="24"/>
          <w:szCs w:val="24"/>
        </w:rPr>
        <w:t xml:space="preserve"> (eks. norsk – morsmål)</w:t>
      </w:r>
    </w:p>
    <w:p w14:paraId="4E60FC31" w14:textId="212B503C" w:rsidR="00113D0C" w:rsidRDefault="00113D0C" w:rsidP="00113D0C">
      <w:pPr>
        <w:spacing w:line="240" w:lineRule="auto"/>
      </w:pPr>
    </w:p>
    <w:p w14:paraId="461DAD22" w14:textId="77777777" w:rsidR="00047C7A" w:rsidRDefault="00047C7A" w:rsidP="00113D0C">
      <w:pPr>
        <w:spacing w:line="240" w:lineRule="auto"/>
      </w:pPr>
    </w:p>
    <w:p w14:paraId="383EE24C" w14:textId="42382FCB" w:rsidR="008126EB" w:rsidRPr="00047C7A" w:rsidRDefault="00047C7A" w:rsidP="000829C5">
      <w:pPr>
        <w:spacing w:line="360" w:lineRule="auto"/>
        <w:rPr>
          <w:b/>
          <w:sz w:val="24"/>
          <w:szCs w:val="24"/>
        </w:rPr>
      </w:pPr>
      <w:r w:rsidRPr="00047C7A">
        <w:rPr>
          <w:b/>
          <w:sz w:val="24"/>
          <w:szCs w:val="24"/>
        </w:rPr>
        <w:t>Utdannelse:</w:t>
      </w:r>
    </w:p>
    <w:tbl>
      <w:tblPr>
        <w:tblStyle w:val="Tabellrutenett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3119"/>
        <w:gridCol w:w="5103"/>
      </w:tblGrid>
      <w:tr w:rsidR="00ED1001" w:rsidRPr="00047C7A" w14:paraId="59A8CEF7" w14:textId="77777777" w:rsidTr="00A134C8">
        <w:tc>
          <w:tcPr>
            <w:tcW w:w="1701" w:type="dxa"/>
            <w:gridSpan w:val="2"/>
            <w:shd w:val="clear" w:color="auto" w:fill="D9D9D9" w:themeFill="background1" w:themeFillShade="D9"/>
          </w:tcPr>
          <w:p w14:paraId="7E777F06" w14:textId="77777777" w:rsidR="007D607D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 xml:space="preserve">Tidsperiode </w:t>
            </w:r>
          </w:p>
          <w:p w14:paraId="69B7E571" w14:textId="577A00A4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>fra - til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4EEA195C" w14:textId="77777777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 xml:space="preserve">Utdanningssted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05DBBB30" w14:textId="77777777" w:rsidR="00047C7A" w:rsidRPr="00047C7A" w:rsidRDefault="00047C7A" w:rsidP="00047C7A">
            <w:pPr>
              <w:rPr>
                <w:b/>
              </w:rPr>
            </w:pPr>
            <w:r w:rsidRPr="00047C7A">
              <w:rPr>
                <w:b/>
              </w:rPr>
              <w:t>Oppnådd grad / beskrivelse</w:t>
            </w:r>
          </w:p>
        </w:tc>
      </w:tr>
      <w:tr w:rsidR="005417BF" w:rsidRPr="00047C7A" w14:paraId="22F6BCD1" w14:textId="77777777" w:rsidTr="00A134C8">
        <w:tc>
          <w:tcPr>
            <w:tcW w:w="851" w:type="dxa"/>
          </w:tcPr>
          <w:p w14:paraId="3C18D237" w14:textId="4DF00625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047C7A">
              <w:rPr>
                <w:color w:val="0000FF"/>
              </w:rPr>
              <w:t>r»</w:t>
            </w:r>
          </w:p>
        </w:tc>
        <w:tc>
          <w:tcPr>
            <w:tcW w:w="850" w:type="dxa"/>
          </w:tcPr>
          <w:p w14:paraId="1F4564D2" w14:textId="0B7EC4A4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047C7A">
              <w:rPr>
                <w:color w:val="0000FF"/>
              </w:rPr>
              <w:t>r»</w:t>
            </w:r>
          </w:p>
        </w:tc>
        <w:tc>
          <w:tcPr>
            <w:tcW w:w="3119" w:type="dxa"/>
          </w:tcPr>
          <w:p w14:paraId="443981CA" w14:textId="45C5712A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047C7A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6D34F061" w14:textId="12E35AA0" w:rsidR="00047C7A" w:rsidRPr="00047C7A" w:rsidRDefault="00047C7A" w:rsidP="00047C7A">
            <w:pPr>
              <w:rPr>
                <w:color w:val="0000FF"/>
              </w:rPr>
            </w:pPr>
            <w:r w:rsidRPr="00047C7A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O</w:t>
            </w:r>
            <w:r w:rsidRPr="00047C7A">
              <w:rPr>
                <w:color w:val="0000FF"/>
              </w:rPr>
              <w:t>ppnådd grad/</w:t>
            </w:r>
            <w:r w:rsidR="00BB7763">
              <w:rPr>
                <w:color w:val="0000FF"/>
              </w:rPr>
              <w:t>tittel (</w:t>
            </w:r>
            <w:r w:rsidRPr="00047C7A">
              <w:rPr>
                <w:color w:val="0000FF"/>
              </w:rPr>
              <w:t>fagbrev</w:t>
            </w:r>
            <w:r w:rsidR="00BB7763">
              <w:rPr>
                <w:color w:val="0000FF"/>
              </w:rPr>
              <w:t>)</w:t>
            </w:r>
            <w:r w:rsidRPr="00047C7A">
              <w:rPr>
                <w:color w:val="0000FF"/>
              </w:rPr>
              <w:t>, eventuelt kort beskrivelse</w:t>
            </w:r>
            <w:r w:rsidR="007E0CEE">
              <w:rPr>
                <w:color w:val="0000FF"/>
              </w:rPr>
              <w:t>, samt utdanningens rel</w:t>
            </w:r>
            <w:r w:rsidR="00EF3D55">
              <w:rPr>
                <w:color w:val="0000FF"/>
              </w:rPr>
              <w:t>evans for aktuelle rammeavtale</w:t>
            </w:r>
            <w:r w:rsidRPr="00047C7A">
              <w:rPr>
                <w:color w:val="0000FF"/>
              </w:rPr>
              <w:t>»</w:t>
            </w:r>
          </w:p>
        </w:tc>
      </w:tr>
      <w:tr w:rsidR="00DD5312" w:rsidRPr="00047C7A" w14:paraId="51884BBF" w14:textId="77777777" w:rsidTr="00A134C8">
        <w:trPr>
          <w:trHeight w:val="227"/>
        </w:trPr>
        <w:tc>
          <w:tcPr>
            <w:tcW w:w="851" w:type="dxa"/>
          </w:tcPr>
          <w:p w14:paraId="6A59DDD6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14A03AF4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62025ECE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0FFBFF92" w14:textId="77777777" w:rsidR="00DD5312" w:rsidRPr="00047C7A" w:rsidRDefault="00DD5312" w:rsidP="00047C7A">
            <w:pPr>
              <w:rPr>
                <w:color w:val="0000FF"/>
              </w:rPr>
            </w:pPr>
          </w:p>
        </w:tc>
      </w:tr>
      <w:tr w:rsidR="00DD5312" w:rsidRPr="00047C7A" w14:paraId="6B1544D6" w14:textId="77777777" w:rsidTr="00A134C8">
        <w:trPr>
          <w:trHeight w:val="227"/>
        </w:trPr>
        <w:tc>
          <w:tcPr>
            <w:tcW w:w="851" w:type="dxa"/>
          </w:tcPr>
          <w:p w14:paraId="74CEB1B4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388445FF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457E0800" w14:textId="77777777" w:rsidR="00DD5312" w:rsidRPr="00047C7A" w:rsidRDefault="00DD5312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0F05C2F7" w14:textId="77777777" w:rsidR="00DD5312" w:rsidRPr="00047C7A" w:rsidRDefault="00DD5312" w:rsidP="00047C7A">
            <w:pPr>
              <w:rPr>
                <w:color w:val="0000FF"/>
              </w:rPr>
            </w:pPr>
          </w:p>
        </w:tc>
      </w:tr>
      <w:tr w:rsidR="005417BF" w:rsidRPr="00047C7A" w14:paraId="3E493557" w14:textId="77777777" w:rsidTr="00A134C8">
        <w:trPr>
          <w:trHeight w:val="227"/>
        </w:trPr>
        <w:tc>
          <w:tcPr>
            <w:tcW w:w="851" w:type="dxa"/>
          </w:tcPr>
          <w:p w14:paraId="6EB64FE7" w14:textId="34FEC805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632430AD" w14:textId="26736BE4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7E6C3C14" w14:textId="3C1C5EB1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949C64D" w14:textId="77777777" w:rsidR="00047C7A" w:rsidRPr="00047C7A" w:rsidRDefault="00047C7A" w:rsidP="00047C7A">
            <w:pPr>
              <w:rPr>
                <w:color w:val="0000FF"/>
              </w:rPr>
            </w:pPr>
          </w:p>
        </w:tc>
      </w:tr>
      <w:tr w:rsidR="005417BF" w:rsidRPr="00047C7A" w14:paraId="52E6221E" w14:textId="77777777" w:rsidTr="00A134C8">
        <w:trPr>
          <w:trHeight w:val="227"/>
        </w:trPr>
        <w:tc>
          <w:tcPr>
            <w:tcW w:w="851" w:type="dxa"/>
          </w:tcPr>
          <w:p w14:paraId="19901B61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850" w:type="dxa"/>
          </w:tcPr>
          <w:p w14:paraId="48772ABC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3119" w:type="dxa"/>
          </w:tcPr>
          <w:p w14:paraId="1EAF479D" w14:textId="77777777" w:rsidR="00047C7A" w:rsidRPr="00047C7A" w:rsidRDefault="00047C7A" w:rsidP="00047C7A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455B194B" w14:textId="77777777" w:rsidR="00047C7A" w:rsidRPr="00047C7A" w:rsidRDefault="00047C7A" w:rsidP="00047C7A">
            <w:pPr>
              <w:rPr>
                <w:color w:val="0000FF"/>
              </w:rPr>
            </w:pPr>
          </w:p>
        </w:tc>
      </w:tr>
    </w:tbl>
    <w:p w14:paraId="211E0469" w14:textId="77777777" w:rsidR="00047C7A" w:rsidRDefault="00047C7A" w:rsidP="00113D0C">
      <w:pPr>
        <w:spacing w:line="240" w:lineRule="auto"/>
      </w:pPr>
    </w:p>
    <w:p w14:paraId="7E664284" w14:textId="77777777" w:rsidR="002625BE" w:rsidRDefault="002625BE" w:rsidP="00113D0C">
      <w:pPr>
        <w:spacing w:line="240" w:lineRule="auto"/>
      </w:pPr>
    </w:p>
    <w:p w14:paraId="0B68839F" w14:textId="77777777" w:rsidR="002625BE" w:rsidRPr="002625BE" w:rsidRDefault="002625BE" w:rsidP="000829C5">
      <w:pPr>
        <w:spacing w:line="360" w:lineRule="auto"/>
        <w:rPr>
          <w:b/>
          <w:sz w:val="24"/>
          <w:szCs w:val="24"/>
        </w:rPr>
      </w:pPr>
      <w:r w:rsidRPr="002625BE">
        <w:rPr>
          <w:b/>
          <w:sz w:val="24"/>
          <w:szCs w:val="24"/>
        </w:rPr>
        <w:t>Relevante kurs og sertifiseringer:</w:t>
      </w:r>
    </w:p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5103"/>
      </w:tblGrid>
      <w:tr w:rsidR="002625BE" w:rsidRPr="002625BE" w14:paraId="35E436BD" w14:textId="77777777" w:rsidTr="00A134C8">
        <w:tc>
          <w:tcPr>
            <w:tcW w:w="2122" w:type="dxa"/>
            <w:shd w:val="clear" w:color="auto" w:fill="D9D9D9" w:themeFill="background1" w:themeFillShade="D9"/>
          </w:tcPr>
          <w:p w14:paraId="1121CA1C" w14:textId="77777777" w:rsidR="00F86346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 xml:space="preserve">Tidsperiode </w:t>
            </w:r>
          </w:p>
          <w:p w14:paraId="438E1CBD" w14:textId="4D4D86D7" w:rsidR="002625BE" w:rsidRPr="002625BE" w:rsidRDefault="00E36014" w:rsidP="002625BE">
            <w:pPr>
              <w:rPr>
                <w:b/>
              </w:rPr>
            </w:pPr>
            <w:r>
              <w:rPr>
                <w:b/>
              </w:rPr>
              <w:t>a</w:t>
            </w:r>
            <w:r w:rsidR="00F86346">
              <w:rPr>
                <w:b/>
              </w:rPr>
              <w:t>ntall timer/dager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DF15E6B" w14:textId="4BACB9D7" w:rsidR="002625BE" w:rsidRPr="002625BE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>Kurssted</w:t>
            </w:r>
            <w:r w:rsidR="009B1976">
              <w:rPr>
                <w:b/>
              </w:rPr>
              <w:t xml:space="preserve"> og </w:t>
            </w:r>
            <w:r w:rsidRPr="002625BE">
              <w:rPr>
                <w:b/>
              </w:rPr>
              <w:t>kursholder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FC00DF4" w14:textId="77777777" w:rsidR="002625BE" w:rsidRPr="002625BE" w:rsidRDefault="002625BE" w:rsidP="002625BE">
            <w:pPr>
              <w:rPr>
                <w:b/>
              </w:rPr>
            </w:pPr>
            <w:r w:rsidRPr="002625BE">
              <w:rPr>
                <w:b/>
              </w:rPr>
              <w:t>Beskrivelse</w:t>
            </w:r>
          </w:p>
        </w:tc>
      </w:tr>
      <w:tr w:rsidR="00ED07E0" w:rsidRPr="002625BE" w14:paraId="52E24CD5" w14:textId="77777777" w:rsidTr="00A134C8">
        <w:tc>
          <w:tcPr>
            <w:tcW w:w="2122" w:type="dxa"/>
          </w:tcPr>
          <w:p w14:paraId="0F14B61F" w14:textId="633B4A45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T</w:t>
            </w:r>
            <w:r w:rsidR="005417BF">
              <w:rPr>
                <w:color w:val="0000FF"/>
              </w:rPr>
              <w:t>imer/dager</w:t>
            </w:r>
            <w:r w:rsidRPr="002625BE">
              <w:rPr>
                <w:color w:val="0000FF"/>
              </w:rPr>
              <w:t>»</w:t>
            </w:r>
          </w:p>
        </w:tc>
        <w:tc>
          <w:tcPr>
            <w:tcW w:w="2693" w:type="dxa"/>
          </w:tcPr>
          <w:p w14:paraId="7157891C" w14:textId="258548C8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2625BE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4633F8F3" w14:textId="332894C4" w:rsidR="00ED07E0" w:rsidRPr="002625BE" w:rsidRDefault="00ED07E0" w:rsidP="002625BE">
            <w:pPr>
              <w:rPr>
                <w:color w:val="0000FF"/>
              </w:rPr>
            </w:pPr>
            <w:r w:rsidRPr="002625BE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K</w:t>
            </w:r>
            <w:r w:rsidRPr="002625BE">
              <w:rPr>
                <w:color w:val="0000FF"/>
              </w:rPr>
              <w:t>ort beskrivelse</w:t>
            </w:r>
            <w:r w:rsidR="00D17633">
              <w:rPr>
                <w:color w:val="0000FF"/>
              </w:rPr>
              <w:t xml:space="preserve"> av kurs/sertifisering</w:t>
            </w:r>
          </w:p>
        </w:tc>
      </w:tr>
      <w:tr w:rsidR="00DD5312" w:rsidRPr="002625BE" w14:paraId="16678B9C" w14:textId="77777777" w:rsidTr="00A134C8">
        <w:tc>
          <w:tcPr>
            <w:tcW w:w="2122" w:type="dxa"/>
          </w:tcPr>
          <w:p w14:paraId="152A38A6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0FCBE890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CA58EE4" w14:textId="77777777" w:rsidR="00DD5312" w:rsidRPr="002625BE" w:rsidRDefault="00DD5312" w:rsidP="002625BE">
            <w:pPr>
              <w:rPr>
                <w:color w:val="0000FF"/>
              </w:rPr>
            </w:pPr>
          </w:p>
        </w:tc>
      </w:tr>
      <w:tr w:rsidR="00DD5312" w:rsidRPr="002625BE" w14:paraId="18BB4823" w14:textId="77777777" w:rsidTr="00A134C8">
        <w:tc>
          <w:tcPr>
            <w:tcW w:w="2122" w:type="dxa"/>
          </w:tcPr>
          <w:p w14:paraId="1D639DCA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11A9181E" w14:textId="77777777" w:rsidR="00DD5312" w:rsidRPr="002625BE" w:rsidRDefault="00DD5312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1F0EE030" w14:textId="77777777" w:rsidR="00DD5312" w:rsidRPr="002625BE" w:rsidRDefault="00DD5312" w:rsidP="002625BE">
            <w:pPr>
              <w:rPr>
                <w:color w:val="0000FF"/>
              </w:rPr>
            </w:pPr>
          </w:p>
        </w:tc>
      </w:tr>
      <w:tr w:rsidR="00ED07E0" w:rsidRPr="002625BE" w14:paraId="5D77F3DD" w14:textId="77777777" w:rsidTr="00A134C8">
        <w:tc>
          <w:tcPr>
            <w:tcW w:w="2122" w:type="dxa"/>
          </w:tcPr>
          <w:p w14:paraId="4EAA56F4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007A8ED3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78C5F5E9" w14:textId="77777777" w:rsidR="00ED07E0" w:rsidRPr="002625BE" w:rsidRDefault="00ED07E0" w:rsidP="002625BE">
            <w:pPr>
              <w:rPr>
                <w:color w:val="0000FF"/>
              </w:rPr>
            </w:pPr>
          </w:p>
        </w:tc>
      </w:tr>
      <w:tr w:rsidR="004350BA" w:rsidRPr="002625BE" w14:paraId="380355B9" w14:textId="77777777" w:rsidTr="00A134C8">
        <w:tc>
          <w:tcPr>
            <w:tcW w:w="2122" w:type="dxa"/>
          </w:tcPr>
          <w:p w14:paraId="5DC495C9" w14:textId="77777777" w:rsidR="004350BA" w:rsidRPr="002625BE" w:rsidRDefault="004350BA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59B31E94" w14:textId="77777777" w:rsidR="004350BA" w:rsidRPr="002625BE" w:rsidRDefault="004350BA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47A8F672" w14:textId="77777777" w:rsidR="004350BA" w:rsidRPr="002625BE" w:rsidRDefault="004350BA" w:rsidP="002625BE">
            <w:pPr>
              <w:rPr>
                <w:color w:val="0000FF"/>
              </w:rPr>
            </w:pPr>
          </w:p>
        </w:tc>
      </w:tr>
      <w:tr w:rsidR="00ED07E0" w:rsidRPr="002625BE" w14:paraId="1C922EB7" w14:textId="77777777" w:rsidTr="00A134C8">
        <w:tc>
          <w:tcPr>
            <w:tcW w:w="2122" w:type="dxa"/>
          </w:tcPr>
          <w:p w14:paraId="5DD35334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2693" w:type="dxa"/>
          </w:tcPr>
          <w:p w14:paraId="20E297B3" w14:textId="77777777" w:rsidR="00ED07E0" w:rsidRPr="002625BE" w:rsidRDefault="00ED07E0" w:rsidP="002625BE">
            <w:pPr>
              <w:rPr>
                <w:color w:val="0000FF"/>
              </w:rPr>
            </w:pPr>
          </w:p>
        </w:tc>
        <w:tc>
          <w:tcPr>
            <w:tcW w:w="5103" w:type="dxa"/>
          </w:tcPr>
          <w:p w14:paraId="2FE26D91" w14:textId="77777777" w:rsidR="00ED07E0" w:rsidRPr="002625BE" w:rsidRDefault="00ED07E0" w:rsidP="002625BE">
            <w:pPr>
              <w:rPr>
                <w:color w:val="0000FF"/>
              </w:rPr>
            </w:pPr>
          </w:p>
        </w:tc>
      </w:tr>
    </w:tbl>
    <w:p w14:paraId="4FB4DE95" w14:textId="77777777" w:rsidR="002625BE" w:rsidRDefault="002625BE" w:rsidP="00113D0C">
      <w:pPr>
        <w:spacing w:line="240" w:lineRule="auto"/>
      </w:pPr>
    </w:p>
    <w:p w14:paraId="1976AE65" w14:textId="77777777" w:rsidR="0045309B" w:rsidRDefault="0045309B" w:rsidP="00113D0C">
      <w:pPr>
        <w:spacing w:line="240" w:lineRule="auto"/>
      </w:pPr>
    </w:p>
    <w:p w14:paraId="58F4D157" w14:textId="77777777" w:rsidR="0045309B" w:rsidRPr="0045309B" w:rsidRDefault="0045309B" w:rsidP="000829C5">
      <w:pPr>
        <w:spacing w:line="360" w:lineRule="auto"/>
        <w:rPr>
          <w:b/>
          <w:sz w:val="24"/>
          <w:szCs w:val="24"/>
        </w:rPr>
      </w:pPr>
      <w:r w:rsidRPr="0045309B">
        <w:rPr>
          <w:b/>
          <w:sz w:val="24"/>
          <w:szCs w:val="24"/>
        </w:rPr>
        <w:t>Relevant arbeidserfaring:</w:t>
      </w:r>
    </w:p>
    <w:tbl>
      <w:tblPr>
        <w:tblStyle w:val="Tabellrutenett"/>
        <w:tblW w:w="9918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3119"/>
        <w:gridCol w:w="5103"/>
      </w:tblGrid>
      <w:tr w:rsidR="0045309B" w:rsidRPr="0045309B" w14:paraId="0A7D33BB" w14:textId="77777777" w:rsidTr="00A134C8">
        <w:trPr>
          <w:trHeight w:val="281"/>
        </w:trPr>
        <w:tc>
          <w:tcPr>
            <w:tcW w:w="1696" w:type="dxa"/>
            <w:gridSpan w:val="2"/>
            <w:shd w:val="clear" w:color="auto" w:fill="D9D9D9" w:themeFill="background1" w:themeFillShade="D9"/>
          </w:tcPr>
          <w:p w14:paraId="430FD889" w14:textId="77777777" w:rsidR="0045309B" w:rsidRPr="0045309B" w:rsidRDefault="0045309B" w:rsidP="0045309B">
            <w:pPr>
              <w:rPr>
                <w:b/>
              </w:rPr>
            </w:pPr>
            <w:r w:rsidRPr="0045309B">
              <w:rPr>
                <w:b/>
              </w:rPr>
              <w:t>Tidsperiode fra-til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51F2E91E" w14:textId="77777777" w:rsidR="0045309B" w:rsidRPr="0045309B" w:rsidRDefault="0045309B" w:rsidP="0045309B">
            <w:pPr>
              <w:rPr>
                <w:b/>
              </w:rPr>
            </w:pPr>
            <w:r w:rsidRPr="0045309B">
              <w:rPr>
                <w:b/>
              </w:rPr>
              <w:t>Arbeidsgiver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EE60C92" w14:textId="0B7A514F" w:rsidR="0045309B" w:rsidRPr="0045309B" w:rsidRDefault="001D097A" w:rsidP="0045309B">
            <w:pPr>
              <w:rPr>
                <w:b/>
              </w:rPr>
            </w:pPr>
            <w:r>
              <w:rPr>
                <w:b/>
              </w:rPr>
              <w:t>S</w:t>
            </w:r>
            <w:r w:rsidR="0045309B" w:rsidRPr="0045309B">
              <w:rPr>
                <w:b/>
              </w:rPr>
              <w:t>tilling</w:t>
            </w:r>
            <w:r w:rsidR="00EB65E1">
              <w:rPr>
                <w:b/>
              </w:rPr>
              <w:t xml:space="preserve"> </w:t>
            </w:r>
            <w:r w:rsidR="0045309B" w:rsidRPr="0045309B">
              <w:rPr>
                <w:b/>
              </w:rPr>
              <w:t>/</w:t>
            </w:r>
            <w:r w:rsidR="00EB65E1">
              <w:rPr>
                <w:b/>
              </w:rPr>
              <w:t xml:space="preserve"> </w:t>
            </w:r>
            <w:r w:rsidR="0045309B" w:rsidRPr="0045309B">
              <w:rPr>
                <w:b/>
              </w:rPr>
              <w:t>rolle</w:t>
            </w:r>
          </w:p>
        </w:tc>
      </w:tr>
      <w:tr w:rsidR="0045309B" w:rsidRPr="0045309B" w14:paraId="01D7E575" w14:textId="77777777" w:rsidTr="00A134C8">
        <w:tc>
          <w:tcPr>
            <w:tcW w:w="846" w:type="dxa"/>
          </w:tcPr>
          <w:p w14:paraId="003635A0" w14:textId="5C33F92B" w:rsidR="0045309B" w:rsidRPr="0045309B" w:rsidRDefault="0045309B" w:rsidP="0045309B">
            <w:pPr>
              <w:rPr>
                <w:b/>
                <w:i/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45309B">
              <w:rPr>
                <w:color w:val="0000FF"/>
              </w:rPr>
              <w:t>r»</w:t>
            </w:r>
          </w:p>
        </w:tc>
        <w:tc>
          <w:tcPr>
            <w:tcW w:w="850" w:type="dxa"/>
          </w:tcPr>
          <w:p w14:paraId="3AB3E071" w14:textId="586D85F8" w:rsidR="0045309B" w:rsidRPr="0045309B" w:rsidRDefault="0045309B" w:rsidP="0045309B">
            <w:pPr>
              <w:rPr>
                <w:b/>
                <w:i/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Å</w:t>
            </w:r>
            <w:r w:rsidRPr="0045309B">
              <w:rPr>
                <w:color w:val="0000FF"/>
              </w:rPr>
              <w:t>r»</w:t>
            </w:r>
          </w:p>
        </w:tc>
        <w:tc>
          <w:tcPr>
            <w:tcW w:w="3119" w:type="dxa"/>
          </w:tcPr>
          <w:p w14:paraId="21B61410" w14:textId="6FDC0563" w:rsidR="0045309B" w:rsidRPr="0045309B" w:rsidRDefault="0045309B" w:rsidP="0045309B">
            <w:pPr>
              <w:rPr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N</w:t>
            </w:r>
            <w:r w:rsidRPr="0045309B">
              <w:rPr>
                <w:color w:val="0000FF"/>
              </w:rPr>
              <w:t>avn»</w:t>
            </w:r>
          </w:p>
        </w:tc>
        <w:tc>
          <w:tcPr>
            <w:tcW w:w="5103" w:type="dxa"/>
          </w:tcPr>
          <w:p w14:paraId="612C76D6" w14:textId="11798FFF" w:rsidR="0045309B" w:rsidRPr="0045309B" w:rsidRDefault="0045309B" w:rsidP="0045309B">
            <w:pPr>
              <w:rPr>
                <w:color w:val="0000FF"/>
              </w:rPr>
            </w:pPr>
            <w:r w:rsidRPr="0045309B">
              <w:rPr>
                <w:color w:val="0000FF"/>
              </w:rPr>
              <w:t>«</w:t>
            </w:r>
            <w:r w:rsidR="00B91106">
              <w:rPr>
                <w:color w:val="0000FF"/>
              </w:rPr>
              <w:t>S</w:t>
            </w:r>
            <w:r w:rsidRPr="0045309B">
              <w:rPr>
                <w:color w:val="0000FF"/>
              </w:rPr>
              <w:t xml:space="preserve">tilling </w:t>
            </w:r>
            <w:r w:rsidR="00F20F77">
              <w:rPr>
                <w:color w:val="0000FF"/>
              </w:rPr>
              <w:t xml:space="preserve">med </w:t>
            </w:r>
            <w:r w:rsidRPr="0045309B">
              <w:rPr>
                <w:color w:val="0000FF"/>
              </w:rPr>
              <w:t>kort beskrivelse</w:t>
            </w:r>
            <w:r w:rsidR="00F20F77">
              <w:rPr>
                <w:color w:val="0000FF"/>
              </w:rPr>
              <w:t xml:space="preserve"> av </w:t>
            </w:r>
            <w:r w:rsidR="006C6016">
              <w:rPr>
                <w:color w:val="0000FF"/>
              </w:rPr>
              <w:t>roll</w:t>
            </w:r>
            <w:r w:rsidR="000664A5">
              <w:rPr>
                <w:color w:val="0000FF"/>
              </w:rPr>
              <w:t xml:space="preserve">e og </w:t>
            </w:r>
            <w:r w:rsidR="00F20F77">
              <w:rPr>
                <w:color w:val="0000FF"/>
              </w:rPr>
              <w:t>arbeidsoppgaver</w:t>
            </w:r>
            <w:r w:rsidRPr="0045309B">
              <w:rPr>
                <w:color w:val="0000FF"/>
              </w:rPr>
              <w:t>»</w:t>
            </w:r>
          </w:p>
        </w:tc>
      </w:tr>
      <w:tr w:rsidR="00DD5312" w:rsidRPr="0045309B" w14:paraId="4534F21D" w14:textId="77777777" w:rsidTr="00A134C8">
        <w:tc>
          <w:tcPr>
            <w:tcW w:w="846" w:type="dxa"/>
          </w:tcPr>
          <w:p w14:paraId="338FD6C4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302EE97B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12BFEA14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6783C54C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</w:tr>
      <w:tr w:rsidR="00DD5312" w:rsidRPr="0045309B" w14:paraId="5A29F0EF" w14:textId="77777777" w:rsidTr="00A134C8">
        <w:tc>
          <w:tcPr>
            <w:tcW w:w="846" w:type="dxa"/>
          </w:tcPr>
          <w:p w14:paraId="1B3925E5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7A6F701F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202D3C5E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0271933B" w14:textId="77777777" w:rsidR="00DD5312" w:rsidRPr="0045309B" w:rsidRDefault="00DD5312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557B3593" w14:textId="77777777" w:rsidTr="00A134C8">
        <w:tc>
          <w:tcPr>
            <w:tcW w:w="846" w:type="dxa"/>
          </w:tcPr>
          <w:p w14:paraId="528A7AB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2591B33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619435F1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0DE641E9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6E5C043B" w14:textId="77777777" w:rsidTr="00A134C8">
        <w:tc>
          <w:tcPr>
            <w:tcW w:w="846" w:type="dxa"/>
          </w:tcPr>
          <w:p w14:paraId="7F4CDA0C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4255EB4E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7530ED5E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710F2DC6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  <w:tr w:rsidR="0045309B" w:rsidRPr="0045309B" w14:paraId="608FB240" w14:textId="77777777" w:rsidTr="00A134C8">
        <w:tc>
          <w:tcPr>
            <w:tcW w:w="846" w:type="dxa"/>
          </w:tcPr>
          <w:p w14:paraId="5B1B3CA6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850" w:type="dxa"/>
          </w:tcPr>
          <w:p w14:paraId="3EF297D4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3119" w:type="dxa"/>
          </w:tcPr>
          <w:p w14:paraId="7BB76C97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  <w:tc>
          <w:tcPr>
            <w:tcW w:w="5103" w:type="dxa"/>
          </w:tcPr>
          <w:p w14:paraId="46CDCF1F" w14:textId="77777777" w:rsidR="0045309B" w:rsidRPr="0045309B" w:rsidRDefault="0045309B" w:rsidP="0045309B">
            <w:pPr>
              <w:rPr>
                <w:bCs/>
                <w:iCs/>
                <w:color w:val="0000FF"/>
              </w:rPr>
            </w:pPr>
          </w:p>
        </w:tc>
      </w:tr>
    </w:tbl>
    <w:p w14:paraId="5E4DD2E7" w14:textId="77777777" w:rsidR="00ED681E" w:rsidRDefault="00ED681E" w:rsidP="0093446F">
      <w:pPr>
        <w:spacing w:line="240" w:lineRule="auto"/>
        <w:rPr>
          <w:bCs/>
        </w:rPr>
      </w:pPr>
    </w:p>
    <w:p w14:paraId="73B0862B" w14:textId="77777777" w:rsidR="00442F36" w:rsidRDefault="00442F36" w:rsidP="0093446F">
      <w:pPr>
        <w:spacing w:line="240" w:lineRule="auto"/>
        <w:rPr>
          <w:bCs/>
        </w:rPr>
      </w:pPr>
    </w:p>
    <w:p w14:paraId="72B57F92" w14:textId="77777777" w:rsidR="00442F36" w:rsidRDefault="00442F36" w:rsidP="0093446F">
      <w:pPr>
        <w:spacing w:line="240" w:lineRule="auto"/>
        <w:rPr>
          <w:bCs/>
        </w:rPr>
      </w:pPr>
    </w:p>
    <w:p w14:paraId="7451B182" w14:textId="77777777" w:rsidR="00442F36" w:rsidRDefault="00442F36" w:rsidP="0093446F">
      <w:pPr>
        <w:spacing w:line="240" w:lineRule="auto"/>
        <w:rPr>
          <w:bCs/>
        </w:rPr>
      </w:pPr>
    </w:p>
    <w:p w14:paraId="38A56E11" w14:textId="77777777" w:rsidR="00ED681E" w:rsidRPr="00ED681E" w:rsidRDefault="00ED681E" w:rsidP="0093446F">
      <w:pPr>
        <w:spacing w:line="240" w:lineRule="auto"/>
        <w:rPr>
          <w:bCs/>
        </w:rPr>
      </w:pPr>
    </w:p>
    <w:p w14:paraId="3B06BB39" w14:textId="0542CEB1" w:rsidR="00972D71" w:rsidRDefault="00972D71" w:rsidP="00972D71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4728BCCC" w14:textId="77777777" w:rsidR="00972D71" w:rsidRDefault="00972D71" w:rsidP="00113D0C">
      <w:pPr>
        <w:spacing w:line="240" w:lineRule="auto"/>
      </w:pPr>
    </w:p>
    <w:p w14:paraId="24D6D316" w14:textId="3B6752BA" w:rsidR="00144164" w:rsidRPr="00800630" w:rsidRDefault="00144164" w:rsidP="00144164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 xml:space="preserve">Det presiseres at tilbudt personell skal ha hatt en utførende rolle som rådgiver i oppgitte referanseoppdrag. </w:t>
      </w:r>
      <w:r w:rsidR="002525D7" w:rsidRPr="00800630">
        <w:rPr>
          <w:b/>
          <w:bCs/>
          <w:i/>
          <w:iCs/>
        </w:rPr>
        <w:t>Med utførende rolle</w:t>
      </w:r>
      <w:r w:rsidR="00D42484" w:rsidRPr="00800630">
        <w:rPr>
          <w:b/>
          <w:bCs/>
          <w:i/>
          <w:iCs/>
        </w:rPr>
        <w:t xml:space="preserve"> menes det</w:t>
      </w:r>
      <w:r w:rsidRPr="00800630">
        <w:rPr>
          <w:b/>
          <w:bCs/>
          <w:i/>
          <w:iCs/>
        </w:rPr>
        <w:t xml:space="preserve"> at tilbudt personell </w:t>
      </w:r>
      <w:r w:rsidR="00D42484" w:rsidRPr="00800630">
        <w:rPr>
          <w:b/>
          <w:bCs/>
          <w:i/>
          <w:iCs/>
        </w:rPr>
        <w:t xml:space="preserve">er den som har </w:t>
      </w:r>
      <w:r w:rsidRPr="00800630">
        <w:rPr>
          <w:b/>
          <w:bCs/>
          <w:i/>
          <w:iCs/>
        </w:rPr>
        <w:t xml:space="preserve">utført </w:t>
      </w:r>
      <w:r w:rsidR="00E57C4F" w:rsidRPr="00800630">
        <w:rPr>
          <w:b/>
          <w:bCs/>
          <w:i/>
          <w:iCs/>
        </w:rPr>
        <w:t xml:space="preserve">hoveddelen av </w:t>
      </w:r>
      <w:r w:rsidRPr="00800630">
        <w:rPr>
          <w:b/>
          <w:bCs/>
          <w:i/>
          <w:iCs/>
        </w:rPr>
        <w:t>prosjekteringen</w:t>
      </w:r>
      <w:r w:rsidR="00CA7121">
        <w:rPr>
          <w:b/>
          <w:bCs/>
          <w:i/>
          <w:iCs/>
        </w:rPr>
        <w:t xml:space="preserve">. </w:t>
      </w:r>
      <w:r w:rsidR="00B46AA2" w:rsidRPr="00800630">
        <w:rPr>
          <w:b/>
          <w:bCs/>
          <w:i/>
          <w:iCs/>
        </w:rPr>
        <w:t xml:space="preserve">Det er ikke tilstrekkelig å kun </w:t>
      </w:r>
      <w:r w:rsidR="0018427A" w:rsidRPr="00800630">
        <w:rPr>
          <w:b/>
          <w:bCs/>
          <w:i/>
          <w:iCs/>
        </w:rPr>
        <w:t>oppgi en rolle som</w:t>
      </w:r>
      <w:r w:rsidRPr="00800630">
        <w:rPr>
          <w:b/>
          <w:bCs/>
          <w:i/>
          <w:iCs/>
        </w:rPr>
        <w:t xml:space="preserve"> fagansvarlig, oppdragsleder, disiplinleder, kontraktsansvarlig eller lignende</w:t>
      </w:r>
      <w:r w:rsidR="0018427A" w:rsidRPr="00800630">
        <w:rPr>
          <w:b/>
          <w:bCs/>
          <w:i/>
          <w:iCs/>
        </w:rPr>
        <w:t>, uten å utdype dette nærmere</w:t>
      </w:r>
      <w:r w:rsidR="003D4283" w:rsidRPr="00800630">
        <w:rPr>
          <w:b/>
          <w:bCs/>
          <w:i/>
          <w:iCs/>
        </w:rPr>
        <w:t xml:space="preserve"> i forhold til arbeidsoppgaver og hva vedkommende har </w:t>
      </w:r>
      <w:r w:rsidR="00FD44E6" w:rsidRPr="00800630">
        <w:rPr>
          <w:b/>
          <w:bCs/>
          <w:i/>
          <w:iCs/>
        </w:rPr>
        <w:t>utført</w:t>
      </w:r>
      <w:r w:rsidR="00192704" w:rsidRPr="00800630">
        <w:rPr>
          <w:b/>
          <w:bCs/>
          <w:i/>
          <w:iCs/>
        </w:rPr>
        <w:t xml:space="preserve"> i aktuelt prosjekt</w:t>
      </w:r>
      <w:r w:rsidR="00FD44E6" w:rsidRPr="00800630">
        <w:rPr>
          <w:b/>
          <w:bCs/>
          <w:i/>
          <w:iCs/>
        </w:rPr>
        <w:t>.</w:t>
      </w:r>
    </w:p>
    <w:p w14:paraId="574F28FE" w14:textId="77777777" w:rsidR="00630C8D" w:rsidRDefault="00630C8D" w:rsidP="00113D0C">
      <w:pPr>
        <w:spacing w:line="240" w:lineRule="auto"/>
      </w:pPr>
    </w:p>
    <w:p w14:paraId="62480534" w14:textId="77777777" w:rsidR="00630C8D" w:rsidRDefault="00630C8D" w:rsidP="00113D0C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1C72F2" w:rsidRPr="0093446F" w14:paraId="67944E72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5F3D3EC7" w14:textId="77777777" w:rsidR="001C72F2" w:rsidRPr="0093446F" w:rsidRDefault="001C72F2" w:rsidP="00564205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4B9E4CCE" w14:textId="77777777" w:rsidR="001C72F2" w:rsidRPr="0093446F" w:rsidRDefault="001C72F2" w:rsidP="00564205">
            <w:pPr>
              <w:rPr>
                <w:b/>
              </w:rPr>
            </w:pPr>
          </w:p>
        </w:tc>
        <w:tc>
          <w:tcPr>
            <w:tcW w:w="6378" w:type="dxa"/>
          </w:tcPr>
          <w:p w14:paraId="71904525" w14:textId="77777777" w:rsidR="00E912FF" w:rsidRDefault="001C72F2" w:rsidP="00564205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</w:t>
            </w:r>
            <w:r w:rsidR="00E912FF">
              <w:rPr>
                <w:color w:val="0000FF"/>
              </w:rPr>
              <w:t>»</w:t>
            </w:r>
          </w:p>
          <w:p w14:paraId="098EC7A7" w14:textId="77777777" w:rsidR="009B4DA4" w:rsidRDefault="009B4DA4" w:rsidP="00564205">
            <w:pPr>
              <w:rPr>
                <w:color w:val="0000FF"/>
              </w:rPr>
            </w:pPr>
          </w:p>
          <w:p w14:paraId="12F565FD" w14:textId="61BCEC74" w:rsidR="001C72F2" w:rsidRDefault="009B4DA4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B376A2">
              <w:rPr>
                <w:color w:val="0000FF"/>
              </w:rPr>
              <w:t>Samt</w:t>
            </w:r>
            <w:r w:rsidR="001C72F2">
              <w:rPr>
                <w:color w:val="0000FF"/>
              </w:rPr>
              <w:t xml:space="preserve"> opplysninger om oppdragsgiver er byggherre eller entreprenør»</w:t>
            </w:r>
          </w:p>
          <w:p w14:paraId="6B5644A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1C72F2" w:rsidRPr="0093446F" w14:paraId="63D96BB4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3F9269D2" w14:textId="77777777" w:rsidR="001C72F2" w:rsidRPr="0093446F" w:rsidRDefault="001C72F2" w:rsidP="00564205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579CC691" w14:textId="1003E64E" w:rsidR="0042272F" w:rsidRDefault="001C72F2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42272F">
              <w:rPr>
                <w:color w:val="0000FF"/>
              </w:rPr>
              <w:t>K</w:t>
            </w:r>
            <w:r>
              <w:rPr>
                <w:color w:val="0000FF"/>
              </w:rPr>
              <w:t>ontraktsform</w:t>
            </w:r>
            <w:r w:rsidR="00992AA1">
              <w:rPr>
                <w:color w:val="0000FF"/>
              </w:rPr>
              <w:t>en som</w:t>
            </w:r>
            <w:r>
              <w:rPr>
                <w:color w:val="0000FF"/>
              </w:rPr>
              <w:t xml:space="preserve"> er avtalt mellom oppdragsgiver og rådgiver for oppdraget</w:t>
            </w:r>
            <w:r w:rsidR="0042272F">
              <w:rPr>
                <w:color w:val="0000FF"/>
              </w:rPr>
              <w:t>»</w:t>
            </w:r>
          </w:p>
          <w:p w14:paraId="5AD3F4CA" w14:textId="77777777" w:rsidR="0042272F" w:rsidRDefault="0042272F" w:rsidP="00564205">
            <w:pPr>
              <w:rPr>
                <w:color w:val="0000FF"/>
              </w:rPr>
            </w:pPr>
          </w:p>
          <w:p w14:paraId="6EF2612C" w14:textId="2EB0A181" w:rsidR="001C72F2" w:rsidRDefault="0042272F" w:rsidP="00564205">
            <w:pPr>
              <w:rPr>
                <w:color w:val="0000FF"/>
              </w:rPr>
            </w:pPr>
            <w:r>
              <w:rPr>
                <w:color w:val="0000FF"/>
              </w:rPr>
              <w:t>«(e</w:t>
            </w:r>
            <w:r w:rsidR="007B00BB">
              <w:rPr>
                <w:color w:val="0000FF"/>
              </w:rPr>
              <w:t>ks. NS 8401, NS 8402</w:t>
            </w:r>
            <w:r w:rsidR="00260C61">
              <w:rPr>
                <w:color w:val="0000FF"/>
              </w:rPr>
              <w:t>, NS 8404</w:t>
            </w:r>
            <w:r w:rsidR="007B00BB">
              <w:rPr>
                <w:color w:val="0000FF"/>
              </w:rPr>
              <w:t>, etc.</w:t>
            </w:r>
            <w:r>
              <w:rPr>
                <w:color w:val="0000FF"/>
              </w:rPr>
              <w:t>)</w:t>
            </w:r>
            <w:r w:rsidR="001C72F2">
              <w:rPr>
                <w:color w:val="0000FF"/>
              </w:rPr>
              <w:t>»</w:t>
            </w:r>
          </w:p>
          <w:p w14:paraId="6386C48D" w14:textId="77777777" w:rsidR="001C72F2" w:rsidRDefault="001C72F2" w:rsidP="00564205">
            <w:pPr>
              <w:rPr>
                <w:color w:val="0000FF"/>
              </w:rPr>
            </w:pPr>
          </w:p>
          <w:p w14:paraId="442F40E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FE63E3" w:rsidRPr="0093446F" w14:paraId="1E833E81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5F4C7947" w14:textId="77777777" w:rsidR="00FE63E3" w:rsidRPr="0093446F" w:rsidRDefault="00FE63E3" w:rsidP="00FE63E3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1E650896" w14:textId="77777777" w:rsidR="00FE63E3" w:rsidRPr="0093446F" w:rsidRDefault="00FE63E3" w:rsidP="00FE63E3">
            <w:pPr>
              <w:rPr>
                <w:b/>
              </w:rPr>
            </w:pPr>
          </w:p>
        </w:tc>
        <w:tc>
          <w:tcPr>
            <w:tcW w:w="6378" w:type="dxa"/>
          </w:tcPr>
          <w:p w14:paraId="22C59711" w14:textId="77777777" w:rsidR="002B1AC3" w:rsidRDefault="00FE63E3" w:rsidP="00FE63E3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</w:t>
            </w:r>
            <w:r w:rsidR="002B1AC3">
              <w:rPr>
                <w:color w:val="0000FF"/>
              </w:rPr>
              <w:t>».</w:t>
            </w:r>
          </w:p>
          <w:p w14:paraId="0645D0FA" w14:textId="77777777" w:rsidR="005E2DD7" w:rsidRDefault="005E2DD7" w:rsidP="00FE63E3">
            <w:pPr>
              <w:rPr>
                <w:color w:val="0000FF"/>
              </w:rPr>
            </w:pPr>
          </w:p>
          <w:p w14:paraId="13D57D6D" w14:textId="6FA684EC" w:rsidR="00FE63E3" w:rsidRDefault="002B1AC3" w:rsidP="00FE63E3">
            <w:pPr>
              <w:rPr>
                <w:color w:val="0000FF"/>
              </w:rPr>
            </w:pPr>
            <w:r>
              <w:rPr>
                <w:color w:val="0000FF"/>
              </w:rPr>
              <w:t xml:space="preserve">Det </w:t>
            </w:r>
            <w:r w:rsidR="00B261F2">
              <w:rPr>
                <w:color w:val="0000FF"/>
              </w:rPr>
              <w:t xml:space="preserve">skal </w:t>
            </w:r>
            <w:r w:rsidR="00852040">
              <w:rPr>
                <w:color w:val="0000FF"/>
              </w:rPr>
              <w:t>her</w:t>
            </w:r>
            <w:r w:rsidR="00B261F2">
              <w:rPr>
                <w:color w:val="0000FF"/>
              </w:rPr>
              <w:t xml:space="preserve"> redegjøres for hva </w:t>
            </w:r>
            <w:r w:rsidR="00DE1F3E">
              <w:rPr>
                <w:color w:val="0000FF"/>
              </w:rPr>
              <w:t>som er utført/levert og i hvi</w:t>
            </w:r>
            <w:r w:rsidR="00B540C6">
              <w:rPr>
                <w:color w:val="0000FF"/>
              </w:rPr>
              <w:t>l</w:t>
            </w:r>
            <w:r w:rsidR="00DE1F3E">
              <w:rPr>
                <w:color w:val="0000FF"/>
              </w:rPr>
              <w:t>ket omfang</w:t>
            </w:r>
            <w:r w:rsidR="00B540C6">
              <w:rPr>
                <w:color w:val="0000FF"/>
              </w:rPr>
              <w:t xml:space="preserve">. Samt </w:t>
            </w:r>
            <w:r w:rsidR="00FE63E3">
              <w:rPr>
                <w:color w:val="0000FF"/>
              </w:rPr>
              <w:t>tilbudt personell sine arbeidsoppgaver, ansvarsområde, rolle og deltakelse i oppdraget</w:t>
            </w:r>
            <w:r w:rsidR="00B33B10">
              <w:rPr>
                <w:color w:val="0000FF"/>
              </w:rPr>
              <w:t>.</w:t>
            </w:r>
          </w:p>
          <w:p w14:paraId="00396FE8" w14:textId="77777777" w:rsidR="00FE63E3" w:rsidRPr="0093446F" w:rsidRDefault="00FE63E3" w:rsidP="00FE63E3">
            <w:pPr>
              <w:rPr>
                <w:color w:val="0000FF"/>
              </w:rPr>
            </w:pPr>
          </w:p>
          <w:p w14:paraId="3686B853" w14:textId="77777777" w:rsidR="00FE63E3" w:rsidRDefault="00FE63E3" w:rsidP="00FE63E3">
            <w:pPr>
              <w:rPr>
                <w:color w:val="0000FF"/>
              </w:rPr>
            </w:pPr>
          </w:p>
          <w:p w14:paraId="695A25F6" w14:textId="77777777" w:rsidR="00FE63E3" w:rsidRDefault="00FE63E3" w:rsidP="00FE63E3">
            <w:pPr>
              <w:rPr>
                <w:color w:val="0000FF"/>
              </w:rPr>
            </w:pPr>
          </w:p>
          <w:p w14:paraId="7C4F3693" w14:textId="77777777" w:rsidR="00852040" w:rsidRDefault="00852040" w:rsidP="00FE63E3">
            <w:pPr>
              <w:rPr>
                <w:color w:val="0000FF"/>
              </w:rPr>
            </w:pPr>
          </w:p>
          <w:p w14:paraId="426F467A" w14:textId="77777777" w:rsidR="00FE63E3" w:rsidRDefault="00FE63E3" w:rsidP="00FE63E3">
            <w:pPr>
              <w:rPr>
                <w:color w:val="0000FF"/>
              </w:rPr>
            </w:pPr>
          </w:p>
          <w:p w14:paraId="25072781" w14:textId="77777777" w:rsidR="00FE63E3" w:rsidRPr="50C179AC" w:rsidRDefault="00FE63E3" w:rsidP="00FE63E3">
            <w:pPr>
              <w:rPr>
                <w:color w:val="0000FF"/>
              </w:rPr>
            </w:pPr>
          </w:p>
        </w:tc>
      </w:tr>
      <w:tr w:rsidR="000F247A" w:rsidRPr="0093446F" w14:paraId="45B07D93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26409A66" w14:textId="77777777" w:rsidR="000F247A" w:rsidRPr="0093446F" w:rsidRDefault="000F247A" w:rsidP="000F247A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2DBFF4EA" w14:textId="77777777" w:rsidR="000F247A" w:rsidRPr="0093446F" w:rsidRDefault="000F247A" w:rsidP="000F247A">
            <w:pPr>
              <w:rPr>
                <w:b/>
              </w:rPr>
            </w:pPr>
          </w:p>
        </w:tc>
        <w:tc>
          <w:tcPr>
            <w:tcW w:w="6378" w:type="dxa"/>
          </w:tcPr>
          <w:p w14:paraId="176FF2E1" w14:textId="0D98C67D" w:rsidR="000F247A" w:rsidRDefault="000F247A" w:rsidP="000F247A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 w:rsidR="008E1006">
              <w:rPr>
                <w:color w:val="0000FF"/>
              </w:rPr>
              <w:t xml:space="preserve"> dato</w:t>
            </w:r>
            <w:r>
              <w:rPr>
                <w:color w:val="0000FF"/>
              </w:rPr>
              <w:t>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3CC56194" w14:textId="77777777" w:rsidR="000F247A" w:rsidRDefault="000F247A" w:rsidP="000F247A">
            <w:pPr>
              <w:rPr>
                <w:color w:val="0000FF"/>
              </w:rPr>
            </w:pPr>
          </w:p>
          <w:p w14:paraId="7B3D3B4F" w14:textId="170C4ECA" w:rsidR="000F247A" w:rsidRDefault="000F247A" w:rsidP="000F247A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4F3EDE">
              <w:rPr>
                <w:color w:val="0000FF"/>
              </w:rPr>
              <w:t xml:space="preserve">Hvis oppdraget ikke er avsluttet må det oppgis hva som er </w:t>
            </w:r>
            <w:r w:rsidR="00976997">
              <w:rPr>
                <w:color w:val="0000FF"/>
              </w:rPr>
              <w:t>utført/</w:t>
            </w:r>
            <w:r w:rsidR="004F3EDE">
              <w:rPr>
                <w:color w:val="0000FF"/>
              </w:rPr>
              <w:t>levert</w:t>
            </w:r>
            <w:r w:rsidR="00976997">
              <w:rPr>
                <w:color w:val="0000FF"/>
              </w:rPr>
              <w:t xml:space="preserve">, og hva som gjenstår. Samt når </w:t>
            </w:r>
            <w:r w:rsidR="00FE35B3">
              <w:rPr>
                <w:color w:val="0000FF"/>
              </w:rPr>
              <w:t>oppdraget er ferdig</w:t>
            </w:r>
            <w:r w:rsidR="002C3C85">
              <w:rPr>
                <w:color w:val="0000FF"/>
              </w:rPr>
              <w:t>»</w:t>
            </w:r>
            <w:r w:rsidR="00FE35B3">
              <w:rPr>
                <w:color w:val="0000FF"/>
              </w:rPr>
              <w:t xml:space="preserve"> </w:t>
            </w:r>
          </w:p>
          <w:p w14:paraId="382384F5" w14:textId="77195004" w:rsidR="000F247A" w:rsidRPr="50C179AC" w:rsidRDefault="000F247A" w:rsidP="000F247A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1E16BF" w:rsidRPr="0093446F" w14:paraId="5368C48E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43263CBE" w14:textId="7A200194" w:rsidR="001E16BF" w:rsidRDefault="001E16BF" w:rsidP="00564205">
            <w:pPr>
              <w:rPr>
                <w:b/>
              </w:rPr>
            </w:pPr>
            <w:r>
              <w:rPr>
                <w:b/>
              </w:rPr>
              <w:t xml:space="preserve">Antall </w:t>
            </w:r>
            <w:r w:rsidR="007E0D46">
              <w:rPr>
                <w:b/>
              </w:rPr>
              <w:t>timer for rådgiver i oppdraget:</w:t>
            </w:r>
          </w:p>
        </w:tc>
        <w:tc>
          <w:tcPr>
            <w:tcW w:w="6378" w:type="dxa"/>
          </w:tcPr>
          <w:p w14:paraId="28BB610E" w14:textId="3F25F2DD" w:rsidR="001E16BF" w:rsidRDefault="007E0D46" w:rsidP="00564205">
            <w:pPr>
              <w:rPr>
                <w:color w:val="0000FF"/>
              </w:rPr>
            </w:pPr>
            <w:r>
              <w:rPr>
                <w:color w:val="0000FF"/>
              </w:rPr>
              <w:t>«</w:t>
            </w:r>
            <w:r w:rsidR="00F8774C">
              <w:rPr>
                <w:color w:val="0000FF"/>
              </w:rPr>
              <w:t xml:space="preserve">Antall timer som </w:t>
            </w:r>
            <w:proofErr w:type="spellStart"/>
            <w:r w:rsidR="00F8774C">
              <w:rPr>
                <w:color w:val="0000FF"/>
              </w:rPr>
              <w:t>tilbud</w:t>
            </w:r>
            <w:r w:rsidR="00F66545">
              <w:rPr>
                <w:color w:val="0000FF"/>
              </w:rPr>
              <w:t>tt</w:t>
            </w:r>
            <w:proofErr w:type="spellEnd"/>
            <w:r w:rsidR="00F8774C">
              <w:rPr>
                <w:color w:val="0000FF"/>
              </w:rPr>
              <w:t xml:space="preserve"> rådgiver har fakturert for aktuelt oppdrag»</w:t>
            </w:r>
          </w:p>
          <w:p w14:paraId="3A51DC96" w14:textId="77777777" w:rsidR="009D6C2B" w:rsidRDefault="009D6C2B" w:rsidP="00564205">
            <w:pPr>
              <w:rPr>
                <w:color w:val="0000FF"/>
              </w:rPr>
            </w:pPr>
          </w:p>
          <w:p w14:paraId="0153909E" w14:textId="036D6CB9" w:rsidR="002C3C85" w:rsidRDefault="002C3C85" w:rsidP="002C3C85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</w:t>
            </w:r>
            <w:r w:rsidR="007F3B35">
              <w:rPr>
                <w:color w:val="0000FF"/>
              </w:rPr>
              <w:t xml:space="preserve">det i tillegg </w:t>
            </w:r>
            <w:r>
              <w:rPr>
                <w:color w:val="0000FF"/>
              </w:rPr>
              <w:t xml:space="preserve">anslås hvor mange timer som gjenstår» </w:t>
            </w:r>
          </w:p>
          <w:p w14:paraId="12FEEFB8" w14:textId="77777777" w:rsidR="009D6C2B" w:rsidRDefault="009D6C2B" w:rsidP="00564205">
            <w:pPr>
              <w:rPr>
                <w:color w:val="0000FF"/>
              </w:rPr>
            </w:pPr>
          </w:p>
          <w:p w14:paraId="2CF523BD" w14:textId="25E04B18" w:rsidR="00F8774C" w:rsidRPr="0093446F" w:rsidRDefault="00F8774C" w:rsidP="00564205">
            <w:pPr>
              <w:rPr>
                <w:color w:val="0000FF"/>
              </w:rPr>
            </w:pPr>
          </w:p>
        </w:tc>
      </w:tr>
      <w:tr w:rsidR="001C72F2" w:rsidRPr="0093446F" w14:paraId="2B9A2396" w14:textId="77777777" w:rsidTr="00564205">
        <w:tc>
          <w:tcPr>
            <w:tcW w:w="2689" w:type="dxa"/>
            <w:shd w:val="clear" w:color="auto" w:fill="D9D9D9" w:themeFill="background1" w:themeFillShade="D9"/>
          </w:tcPr>
          <w:p w14:paraId="6C89C1FD" w14:textId="77777777" w:rsidR="001C72F2" w:rsidRPr="0093446F" w:rsidRDefault="001C72F2" w:rsidP="00564205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7BE3F653" w14:textId="77777777" w:rsidR="001C72F2" w:rsidRPr="0093446F" w:rsidRDefault="001C72F2" w:rsidP="00564205">
            <w:pPr>
              <w:rPr>
                <w:b/>
              </w:rPr>
            </w:pPr>
          </w:p>
        </w:tc>
        <w:tc>
          <w:tcPr>
            <w:tcW w:w="6378" w:type="dxa"/>
          </w:tcPr>
          <w:p w14:paraId="736DD240" w14:textId="77777777" w:rsidR="001C72F2" w:rsidRDefault="001C72F2" w:rsidP="00564205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5727C414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  <w:tr w:rsidR="001C72F2" w:rsidRPr="0093446F" w14:paraId="791B91F4" w14:textId="77777777" w:rsidTr="00564205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5353EFAF" w14:textId="77777777" w:rsidR="001C72F2" w:rsidRPr="0093446F" w:rsidRDefault="001C72F2" w:rsidP="00564205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561EDD45" w14:textId="77777777" w:rsidR="001C72F2" w:rsidRPr="0093446F" w:rsidRDefault="001C72F2" w:rsidP="00564205">
            <w:pPr>
              <w:rPr>
                <w:color w:val="0000FF"/>
              </w:rPr>
            </w:pPr>
          </w:p>
        </w:tc>
      </w:tr>
    </w:tbl>
    <w:p w14:paraId="777BEAB8" w14:textId="77777777" w:rsidR="00653740" w:rsidRDefault="00653740" w:rsidP="00113D0C">
      <w:pPr>
        <w:spacing w:line="240" w:lineRule="auto"/>
      </w:pPr>
    </w:p>
    <w:p w14:paraId="3CD3AA1D" w14:textId="77777777" w:rsidR="007F3B35" w:rsidRDefault="007F3B35" w:rsidP="00113D0C">
      <w:pPr>
        <w:spacing w:line="240" w:lineRule="auto"/>
      </w:pPr>
    </w:p>
    <w:p w14:paraId="73BFD598" w14:textId="77777777" w:rsidR="00444B81" w:rsidRDefault="00444B81" w:rsidP="00113D0C">
      <w:pPr>
        <w:spacing w:line="240" w:lineRule="auto"/>
      </w:pPr>
    </w:p>
    <w:p w14:paraId="6BB4ABDB" w14:textId="77777777" w:rsidR="00E6487A" w:rsidRDefault="00E6487A" w:rsidP="00E6487A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0D31CEF9" w14:textId="77777777" w:rsidR="00E6487A" w:rsidRDefault="00E6487A" w:rsidP="00E6487A">
      <w:pPr>
        <w:spacing w:line="240" w:lineRule="auto"/>
      </w:pPr>
    </w:p>
    <w:p w14:paraId="4ADDD4D6" w14:textId="77777777" w:rsidR="00E6487A" w:rsidRPr="00800630" w:rsidRDefault="00E6487A" w:rsidP="00E6487A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>Det presiseres at tilbudt personell skal ha hatt en utførende rolle som rådgiver i oppgitte referanseoppdrag. Med utførende rolle menes det at tilbudt personell er den som har utført hoveddelen av prosjekteringen</w:t>
      </w:r>
      <w:r>
        <w:rPr>
          <w:b/>
          <w:bCs/>
          <w:i/>
          <w:iCs/>
        </w:rPr>
        <w:t xml:space="preserve">. </w:t>
      </w:r>
      <w:r w:rsidRPr="00800630">
        <w:rPr>
          <w:b/>
          <w:bCs/>
          <w:i/>
          <w:iCs/>
        </w:rPr>
        <w:t>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3B3B004A" w14:textId="77777777" w:rsidR="00E6487A" w:rsidRDefault="00E6487A" w:rsidP="00E6487A">
      <w:pPr>
        <w:spacing w:line="240" w:lineRule="auto"/>
      </w:pPr>
    </w:p>
    <w:p w14:paraId="6186FBF6" w14:textId="77777777" w:rsidR="00E6487A" w:rsidRDefault="00E6487A" w:rsidP="00E6487A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6487A" w:rsidRPr="0093446F" w14:paraId="76FA560B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127CE77C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5CC92EBA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D1275A1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38377615" w14:textId="77777777" w:rsidR="00E6487A" w:rsidRDefault="00E6487A" w:rsidP="00E06DAB">
            <w:pPr>
              <w:rPr>
                <w:color w:val="0000FF"/>
              </w:rPr>
            </w:pPr>
          </w:p>
          <w:p w14:paraId="42B9E03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6FDC717A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153346C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CC3E698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02724624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74F97C5C" w14:textId="77777777" w:rsidR="00E6487A" w:rsidRDefault="00E6487A" w:rsidP="00E06DAB">
            <w:pPr>
              <w:rPr>
                <w:color w:val="0000FF"/>
              </w:rPr>
            </w:pPr>
          </w:p>
          <w:p w14:paraId="2224D8DA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7A9FDE4F" w14:textId="77777777" w:rsidR="00E6487A" w:rsidRDefault="00E6487A" w:rsidP="00E06DAB">
            <w:pPr>
              <w:rPr>
                <w:color w:val="0000FF"/>
              </w:rPr>
            </w:pPr>
          </w:p>
          <w:p w14:paraId="622088F7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5CB391C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B2EC1A4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7BC794C1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32A2AAC6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oppdraget».</w:t>
            </w:r>
          </w:p>
          <w:p w14:paraId="257E2EBF" w14:textId="77777777" w:rsidR="00E6487A" w:rsidRDefault="00E6487A" w:rsidP="00E06DAB">
            <w:pPr>
              <w:rPr>
                <w:color w:val="0000FF"/>
              </w:rPr>
            </w:pPr>
          </w:p>
          <w:p w14:paraId="74D40D6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06143012" w14:textId="77777777" w:rsidR="00E6487A" w:rsidRPr="0093446F" w:rsidRDefault="00E6487A" w:rsidP="00E06DAB">
            <w:pPr>
              <w:rPr>
                <w:color w:val="0000FF"/>
              </w:rPr>
            </w:pPr>
          </w:p>
          <w:p w14:paraId="4F84E6CC" w14:textId="77777777" w:rsidR="00E6487A" w:rsidRDefault="00E6487A" w:rsidP="00E06DAB">
            <w:pPr>
              <w:rPr>
                <w:color w:val="0000FF"/>
              </w:rPr>
            </w:pPr>
          </w:p>
          <w:p w14:paraId="38970C28" w14:textId="77777777" w:rsidR="00E6487A" w:rsidRDefault="00E6487A" w:rsidP="00E06DAB">
            <w:pPr>
              <w:rPr>
                <w:color w:val="0000FF"/>
              </w:rPr>
            </w:pPr>
          </w:p>
          <w:p w14:paraId="15BA3187" w14:textId="77777777" w:rsidR="00E6487A" w:rsidRDefault="00E6487A" w:rsidP="00E06DAB">
            <w:pPr>
              <w:rPr>
                <w:color w:val="0000FF"/>
              </w:rPr>
            </w:pPr>
          </w:p>
          <w:p w14:paraId="230AB71A" w14:textId="77777777" w:rsidR="00E6487A" w:rsidRDefault="00E6487A" w:rsidP="00E06DAB">
            <w:pPr>
              <w:rPr>
                <w:color w:val="0000FF"/>
              </w:rPr>
            </w:pPr>
          </w:p>
          <w:p w14:paraId="6D1F169E" w14:textId="77777777" w:rsidR="00E6487A" w:rsidRPr="50C179AC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38ECEB9E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FEB5162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319E0640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662A396" w14:textId="77777777" w:rsidR="00E6487A" w:rsidRDefault="00E6487A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612A7F44" w14:textId="77777777" w:rsidR="00E6487A" w:rsidRDefault="00E6487A" w:rsidP="00E06DAB">
            <w:pPr>
              <w:rPr>
                <w:color w:val="0000FF"/>
              </w:rPr>
            </w:pPr>
          </w:p>
          <w:p w14:paraId="36614260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4C3C1B37" w14:textId="77777777" w:rsidR="00E6487A" w:rsidRPr="50C179AC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E6487A" w:rsidRPr="0093446F" w14:paraId="7625FD14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417CFAE" w14:textId="77777777" w:rsidR="00E6487A" w:rsidRDefault="00E6487A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50874AC2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«Antall timer som </w:t>
            </w:r>
            <w:proofErr w:type="spellStart"/>
            <w:r>
              <w:rPr>
                <w:color w:val="0000FF"/>
              </w:rPr>
              <w:t>tilbudtt</w:t>
            </w:r>
            <w:proofErr w:type="spellEnd"/>
            <w:r>
              <w:rPr>
                <w:color w:val="0000FF"/>
              </w:rPr>
              <w:t xml:space="preserve"> rådgiver har fakturert for aktuelt oppdrag»</w:t>
            </w:r>
          </w:p>
          <w:p w14:paraId="714BDAC0" w14:textId="77777777" w:rsidR="00E6487A" w:rsidRDefault="00E6487A" w:rsidP="00E06DAB">
            <w:pPr>
              <w:rPr>
                <w:color w:val="0000FF"/>
              </w:rPr>
            </w:pPr>
          </w:p>
          <w:p w14:paraId="0613F5A2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46C30152" w14:textId="77777777" w:rsidR="00E6487A" w:rsidRDefault="00E6487A" w:rsidP="00E06DAB">
            <w:pPr>
              <w:rPr>
                <w:color w:val="0000FF"/>
              </w:rPr>
            </w:pPr>
          </w:p>
          <w:p w14:paraId="42168CD7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6663C12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A6AD477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5F6597CB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577D3A49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7A31DFCD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7D18ECC7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1BF58415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34D8D2BA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</w:tbl>
    <w:p w14:paraId="40408BE0" w14:textId="77777777" w:rsidR="00E6487A" w:rsidRDefault="00E6487A" w:rsidP="00E6487A">
      <w:pPr>
        <w:spacing w:line="240" w:lineRule="auto"/>
      </w:pPr>
    </w:p>
    <w:p w14:paraId="4C477086" w14:textId="77777777" w:rsidR="00E6487A" w:rsidRDefault="00E6487A" w:rsidP="00113D0C">
      <w:pPr>
        <w:spacing w:line="240" w:lineRule="auto"/>
      </w:pPr>
    </w:p>
    <w:p w14:paraId="29D8B76B" w14:textId="77777777" w:rsidR="00E6487A" w:rsidRDefault="00E6487A" w:rsidP="00113D0C">
      <w:pPr>
        <w:spacing w:line="240" w:lineRule="auto"/>
      </w:pPr>
    </w:p>
    <w:p w14:paraId="751BFEDA" w14:textId="77777777" w:rsidR="00E6487A" w:rsidRDefault="00E6487A" w:rsidP="00E6487A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4E0CDD3E" w14:textId="77777777" w:rsidR="00E6487A" w:rsidRDefault="00E6487A" w:rsidP="00E6487A">
      <w:pPr>
        <w:spacing w:line="240" w:lineRule="auto"/>
      </w:pPr>
    </w:p>
    <w:p w14:paraId="5E906AAA" w14:textId="77777777" w:rsidR="00E6487A" w:rsidRPr="00800630" w:rsidRDefault="00E6487A" w:rsidP="00E6487A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>Det presiseres at tilbudt personell skal ha hatt en utførende rolle som rådgiver i oppgitte referanseoppdrag. Med utførende rolle menes det at tilbudt personell er den som har utført hoveddelen av prosjekteringen</w:t>
      </w:r>
      <w:r>
        <w:rPr>
          <w:b/>
          <w:bCs/>
          <w:i/>
          <w:iCs/>
        </w:rPr>
        <w:t xml:space="preserve">. </w:t>
      </w:r>
      <w:r w:rsidRPr="00800630">
        <w:rPr>
          <w:b/>
          <w:bCs/>
          <w:i/>
          <w:iCs/>
        </w:rPr>
        <w:t>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6558DF1C" w14:textId="77777777" w:rsidR="00E6487A" w:rsidRDefault="00E6487A" w:rsidP="00E6487A">
      <w:pPr>
        <w:spacing w:line="240" w:lineRule="auto"/>
      </w:pPr>
    </w:p>
    <w:p w14:paraId="1D742FD5" w14:textId="77777777" w:rsidR="00E6487A" w:rsidRDefault="00E6487A" w:rsidP="00E6487A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6487A" w:rsidRPr="0093446F" w14:paraId="7E6931F8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D5BBF1F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13BFB958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3D361779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5F2F40C4" w14:textId="77777777" w:rsidR="00E6487A" w:rsidRDefault="00E6487A" w:rsidP="00E06DAB">
            <w:pPr>
              <w:rPr>
                <w:color w:val="0000FF"/>
              </w:rPr>
            </w:pPr>
          </w:p>
          <w:p w14:paraId="32D487C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1E6AB331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76FF939B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4AEE8C3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65244972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3C2274A1" w14:textId="77777777" w:rsidR="00E6487A" w:rsidRDefault="00E6487A" w:rsidP="00E06DAB">
            <w:pPr>
              <w:rPr>
                <w:color w:val="0000FF"/>
              </w:rPr>
            </w:pPr>
          </w:p>
          <w:p w14:paraId="10E112A4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2594E25D" w14:textId="77777777" w:rsidR="00E6487A" w:rsidRDefault="00E6487A" w:rsidP="00E06DAB">
            <w:pPr>
              <w:rPr>
                <w:color w:val="0000FF"/>
              </w:rPr>
            </w:pPr>
          </w:p>
          <w:p w14:paraId="5BBCD9E2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3ED01A99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5CE9FB6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22D1F371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B750639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oppdraget».</w:t>
            </w:r>
          </w:p>
          <w:p w14:paraId="037CA030" w14:textId="77777777" w:rsidR="00E6487A" w:rsidRDefault="00E6487A" w:rsidP="00E06DAB">
            <w:pPr>
              <w:rPr>
                <w:color w:val="0000FF"/>
              </w:rPr>
            </w:pPr>
          </w:p>
          <w:p w14:paraId="5F19FF11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035B20C5" w14:textId="77777777" w:rsidR="00E6487A" w:rsidRPr="0093446F" w:rsidRDefault="00E6487A" w:rsidP="00E06DAB">
            <w:pPr>
              <w:rPr>
                <w:color w:val="0000FF"/>
              </w:rPr>
            </w:pPr>
          </w:p>
          <w:p w14:paraId="5A04E721" w14:textId="77777777" w:rsidR="00E6487A" w:rsidRDefault="00E6487A" w:rsidP="00E06DAB">
            <w:pPr>
              <w:rPr>
                <w:color w:val="0000FF"/>
              </w:rPr>
            </w:pPr>
          </w:p>
          <w:p w14:paraId="0923B45C" w14:textId="77777777" w:rsidR="00E6487A" w:rsidRDefault="00E6487A" w:rsidP="00E06DAB">
            <w:pPr>
              <w:rPr>
                <w:color w:val="0000FF"/>
              </w:rPr>
            </w:pPr>
          </w:p>
          <w:p w14:paraId="39CAD8F5" w14:textId="77777777" w:rsidR="00E6487A" w:rsidRDefault="00E6487A" w:rsidP="00E06DAB">
            <w:pPr>
              <w:rPr>
                <w:color w:val="0000FF"/>
              </w:rPr>
            </w:pPr>
          </w:p>
          <w:p w14:paraId="35F1F6F0" w14:textId="77777777" w:rsidR="00E6487A" w:rsidRDefault="00E6487A" w:rsidP="00E06DAB">
            <w:pPr>
              <w:rPr>
                <w:color w:val="0000FF"/>
              </w:rPr>
            </w:pPr>
          </w:p>
          <w:p w14:paraId="1E9B170D" w14:textId="77777777" w:rsidR="00E6487A" w:rsidRPr="50C179AC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5BA1008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5099475B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23535DDB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50444E55" w14:textId="77777777" w:rsidR="00E6487A" w:rsidRDefault="00E6487A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677E006C" w14:textId="77777777" w:rsidR="00E6487A" w:rsidRDefault="00E6487A" w:rsidP="00E06DAB">
            <w:pPr>
              <w:rPr>
                <w:color w:val="0000FF"/>
              </w:rPr>
            </w:pPr>
          </w:p>
          <w:p w14:paraId="67E31E80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0F160A97" w14:textId="77777777" w:rsidR="00E6487A" w:rsidRPr="50C179AC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E6487A" w:rsidRPr="0093446F" w14:paraId="31FC7AEC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A9DDAF6" w14:textId="77777777" w:rsidR="00E6487A" w:rsidRDefault="00E6487A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24E5F7BF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«Antall timer som </w:t>
            </w:r>
            <w:proofErr w:type="spellStart"/>
            <w:r>
              <w:rPr>
                <w:color w:val="0000FF"/>
              </w:rPr>
              <w:t>tilbudtt</w:t>
            </w:r>
            <w:proofErr w:type="spellEnd"/>
            <w:r>
              <w:rPr>
                <w:color w:val="0000FF"/>
              </w:rPr>
              <w:t xml:space="preserve"> rådgiver har fakturert for aktuelt oppdrag»</w:t>
            </w:r>
          </w:p>
          <w:p w14:paraId="255E0ED7" w14:textId="77777777" w:rsidR="00E6487A" w:rsidRDefault="00E6487A" w:rsidP="00E06DAB">
            <w:pPr>
              <w:rPr>
                <w:color w:val="0000FF"/>
              </w:rPr>
            </w:pPr>
          </w:p>
          <w:p w14:paraId="246C0747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5F5FF8F8" w14:textId="77777777" w:rsidR="00E6487A" w:rsidRDefault="00E6487A" w:rsidP="00E06DAB">
            <w:pPr>
              <w:rPr>
                <w:color w:val="0000FF"/>
              </w:rPr>
            </w:pPr>
          </w:p>
          <w:p w14:paraId="7FDF3B8D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4AAEB3C4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E047C63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4D24B4D6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43A4B8A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1B709FC9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107CF100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2B334690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6926CC6A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</w:tbl>
    <w:p w14:paraId="24365575" w14:textId="77777777" w:rsidR="00E6487A" w:rsidRDefault="00E6487A" w:rsidP="00E6487A">
      <w:pPr>
        <w:spacing w:line="240" w:lineRule="auto"/>
      </w:pPr>
    </w:p>
    <w:p w14:paraId="1DC04B78" w14:textId="77777777" w:rsidR="00E6487A" w:rsidRDefault="00E6487A" w:rsidP="00113D0C">
      <w:pPr>
        <w:spacing w:line="240" w:lineRule="auto"/>
      </w:pPr>
    </w:p>
    <w:p w14:paraId="6C11100C" w14:textId="77777777" w:rsidR="00E6487A" w:rsidRDefault="00E6487A" w:rsidP="00113D0C">
      <w:pPr>
        <w:spacing w:line="240" w:lineRule="auto"/>
      </w:pPr>
    </w:p>
    <w:p w14:paraId="37B46BC1" w14:textId="77777777" w:rsidR="00E6487A" w:rsidRDefault="00E6487A" w:rsidP="00E6487A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1F969F69" w14:textId="77777777" w:rsidR="00E6487A" w:rsidRDefault="00E6487A" w:rsidP="00E6487A">
      <w:pPr>
        <w:spacing w:line="240" w:lineRule="auto"/>
      </w:pPr>
    </w:p>
    <w:p w14:paraId="706E4B58" w14:textId="77777777" w:rsidR="00E6487A" w:rsidRPr="00800630" w:rsidRDefault="00E6487A" w:rsidP="00E6487A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>Det presiseres at tilbudt personell skal ha hatt en utførende rolle som rådgiver i oppgitte referanseoppdrag. Med utførende rolle menes det at tilbudt personell er den som har utført hoveddelen av prosjekteringen</w:t>
      </w:r>
      <w:r>
        <w:rPr>
          <w:b/>
          <w:bCs/>
          <w:i/>
          <w:iCs/>
        </w:rPr>
        <w:t xml:space="preserve">. </w:t>
      </w:r>
      <w:r w:rsidRPr="00800630">
        <w:rPr>
          <w:b/>
          <w:bCs/>
          <w:i/>
          <w:iCs/>
        </w:rPr>
        <w:t>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524D64C1" w14:textId="77777777" w:rsidR="00E6487A" w:rsidRDefault="00E6487A" w:rsidP="00E6487A">
      <w:pPr>
        <w:spacing w:line="240" w:lineRule="auto"/>
      </w:pPr>
    </w:p>
    <w:p w14:paraId="7E1F2EA1" w14:textId="77777777" w:rsidR="00E6487A" w:rsidRDefault="00E6487A" w:rsidP="00E6487A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6487A" w:rsidRPr="0093446F" w14:paraId="4578F8E7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D4CD39F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575F3B6C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7B779511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359EB087" w14:textId="77777777" w:rsidR="00E6487A" w:rsidRDefault="00E6487A" w:rsidP="00E06DAB">
            <w:pPr>
              <w:rPr>
                <w:color w:val="0000FF"/>
              </w:rPr>
            </w:pPr>
          </w:p>
          <w:p w14:paraId="23E6EE8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6D5A8A4F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4F40A18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CF187AA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68EE651D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1CA9FA01" w14:textId="77777777" w:rsidR="00E6487A" w:rsidRDefault="00E6487A" w:rsidP="00E06DAB">
            <w:pPr>
              <w:rPr>
                <w:color w:val="0000FF"/>
              </w:rPr>
            </w:pPr>
          </w:p>
          <w:p w14:paraId="3FE8C47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5FC6DE3A" w14:textId="77777777" w:rsidR="00E6487A" w:rsidRDefault="00E6487A" w:rsidP="00E06DAB">
            <w:pPr>
              <w:rPr>
                <w:color w:val="0000FF"/>
              </w:rPr>
            </w:pPr>
          </w:p>
          <w:p w14:paraId="6B4849B5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41F663AD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D80E2B2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5485CB23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BCEDCF3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oppdraget».</w:t>
            </w:r>
          </w:p>
          <w:p w14:paraId="39FF2AF2" w14:textId="77777777" w:rsidR="00E6487A" w:rsidRDefault="00E6487A" w:rsidP="00E06DAB">
            <w:pPr>
              <w:rPr>
                <w:color w:val="0000FF"/>
              </w:rPr>
            </w:pPr>
          </w:p>
          <w:p w14:paraId="0D1F697F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091EEFFA" w14:textId="77777777" w:rsidR="00E6487A" w:rsidRPr="0093446F" w:rsidRDefault="00E6487A" w:rsidP="00E06DAB">
            <w:pPr>
              <w:rPr>
                <w:color w:val="0000FF"/>
              </w:rPr>
            </w:pPr>
          </w:p>
          <w:p w14:paraId="02E8FE33" w14:textId="77777777" w:rsidR="00E6487A" w:rsidRDefault="00E6487A" w:rsidP="00E06DAB">
            <w:pPr>
              <w:rPr>
                <w:color w:val="0000FF"/>
              </w:rPr>
            </w:pPr>
          </w:p>
          <w:p w14:paraId="3F6C9CBB" w14:textId="77777777" w:rsidR="00E6487A" w:rsidRDefault="00E6487A" w:rsidP="00E06DAB">
            <w:pPr>
              <w:rPr>
                <w:color w:val="0000FF"/>
              </w:rPr>
            </w:pPr>
          </w:p>
          <w:p w14:paraId="44C5803C" w14:textId="77777777" w:rsidR="00E6487A" w:rsidRDefault="00E6487A" w:rsidP="00E06DAB">
            <w:pPr>
              <w:rPr>
                <w:color w:val="0000FF"/>
              </w:rPr>
            </w:pPr>
          </w:p>
          <w:p w14:paraId="67D56785" w14:textId="77777777" w:rsidR="00E6487A" w:rsidRDefault="00E6487A" w:rsidP="00E06DAB">
            <w:pPr>
              <w:rPr>
                <w:color w:val="0000FF"/>
              </w:rPr>
            </w:pPr>
          </w:p>
          <w:p w14:paraId="00F13E79" w14:textId="77777777" w:rsidR="00E6487A" w:rsidRPr="50C179AC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4DB738BD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45AB4C6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46D5D577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46AFF4A" w14:textId="77777777" w:rsidR="00E6487A" w:rsidRDefault="00E6487A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67D0712E" w14:textId="77777777" w:rsidR="00E6487A" w:rsidRDefault="00E6487A" w:rsidP="00E06DAB">
            <w:pPr>
              <w:rPr>
                <w:color w:val="0000FF"/>
              </w:rPr>
            </w:pPr>
          </w:p>
          <w:p w14:paraId="4292CD80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14E26E89" w14:textId="77777777" w:rsidR="00E6487A" w:rsidRPr="50C179AC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E6487A" w:rsidRPr="0093446F" w14:paraId="4AC934E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90882A1" w14:textId="77777777" w:rsidR="00E6487A" w:rsidRDefault="00E6487A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26881768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«Antall timer som </w:t>
            </w:r>
            <w:proofErr w:type="spellStart"/>
            <w:r>
              <w:rPr>
                <w:color w:val="0000FF"/>
              </w:rPr>
              <w:t>tilbudtt</w:t>
            </w:r>
            <w:proofErr w:type="spellEnd"/>
            <w:r>
              <w:rPr>
                <w:color w:val="0000FF"/>
              </w:rPr>
              <w:t xml:space="preserve"> rådgiver har fakturert for aktuelt oppdrag»</w:t>
            </w:r>
          </w:p>
          <w:p w14:paraId="4DF6BE1B" w14:textId="77777777" w:rsidR="00E6487A" w:rsidRDefault="00E6487A" w:rsidP="00E06DAB">
            <w:pPr>
              <w:rPr>
                <w:color w:val="0000FF"/>
              </w:rPr>
            </w:pPr>
          </w:p>
          <w:p w14:paraId="0DE7FD09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17E2F2FA" w14:textId="77777777" w:rsidR="00E6487A" w:rsidRDefault="00E6487A" w:rsidP="00E06DAB">
            <w:pPr>
              <w:rPr>
                <w:color w:val="0000FF"/>
              </w:rPr>
            </w:pPr>
          </w:p>
          <w:p w14:paraId="789016D7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76A328C9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23FEA8D5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7B9FA7FA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36FC0F4B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7EE37241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669E3D43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6C60ACEA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53D67DA0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</w:tbl>
    <w:p w14:paraId="5FA120E2" w14:textId="77777777" w:rsidR="00E6487A" w:rsidRDefault="00E6487A" w:rsidP="00E6487A">
      <w:pPr>
        <w:spacing w:line="240" w:lineRule="auto"/>
      </w:pPr>
    </w:p>
    <w:p w14:paraId="00BB979F" w14:textId="77777777" w:rsidR="00E6487A" w:rsidRDefault="00E6487A" w:rsidP="00113D0C">
      <w:pPr>
        <w:spacing w:line="240" w:lineRule="auto"/>
      </w:pPr>
    </w:p>
    <w:p w14:paraId="57ABA53C" w14:textId="77777777" w:rsidR="00E6487A" w:rsidRDefault="00E6487A" w:rsidP="00113D0C">
      <w:pPr>
        <w:spacing w:line="240" w:lineRule="auto"/>
      </w:pPr>
    </w:p>
    <w:p w14:paraId="2F75AD23" w14:textId="77777777" w:rsidR="00E6487A" w:rsidRDefault="00E6487A" w:rsidP="00E6487A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507FDA1A" w14:textId="77777777" w:rsidR="00E6487A" w:rsidRDefault="00E6487A" w:rsidP="00E6487A">
      <w:pPr>
        <w:spacing w:line="240" w:lineRule="auto"/>
      </w:pPr>
    </w:p>
    <w:p w14:paraId="53DEEEBC" w14:textId="77777777" w:rsidR="00E6487A" w:rsidRPr="00800630" w:rsidRDefault="00E6487A" w:rsidP="00E6487A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>Det presiseres at tilbudt personell skal ha hatt en utførende rolle som rådgiver i oppgitte referanseoppdrag. Med utførende rolle menes det at tilbudt personell er den som har utført hoveddelen av prosjekteringen</w:t>
      </w:r>
      <w:r>
        <w:rPr>
          <w:b/>
          <w:bCs/>
          <w:i/>
          <w:iCs/>
        </w:rPr>
        <w:t xml:space="preserve">. </w:t>
      </w:r>
      <w:r w:rsidRPr="00800630">
        <w:rPr>
          <w:b/>
          <w:bCs/>
          <w:i/>
          <w:iCs/>
        </w:rPr>
        <w:t>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2A799397" w14:textId="77777777" w:rsidR="00E6487A" w:rsidRDefault="00E6487A" w:rsidP="00E6487A">
      <w:pPr>
        <w:spacing w:line="240" w:lineRule="auto"/>
      </w:pPr>
    </w:p>
    <w:p w14:paraId="151FD3E9" w14:textId="77777777" w:rsidR="00E6487A" w:rsidRDefault="00E6487A" w:rsidP="00E6487A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6487A" w:rsidRPr="0093446F" w14:paraId="0E316C5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1115323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10AF0FC1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6FC0EC5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2ECF6EA0" w14:textId="77777777" w:rsidR="00E6487A" w:rsidRDefault="00E6487A" w:rsidP="00E06DAB">
            <w:pPr>
              <w:rPr>
                <w:color w:val="0000FF"/>
              </w:rPr>
            </w:pPr>
          </w:p>
          <w:p w14:paraId="66D3C428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6519146C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13CD09E7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19154DA6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61509432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6B523986" w14:textId="77777777" w:rsidR="00E6487A" w:rsidRDefault="00E6487A" w:rsidP="00E06DAB">
            <w:pPr>
              <w:rPr>
                <w:color w:val="0000FF"/>
              </w:rPr>
            </w:pPr>
          </w:p>
          <w:p w14:paraId="4C75B115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5A173F94" w14:textId="77777777" w:rsidR="00E6487A" w:rsidRDefault="00E6487A" w:rsidP="00E06DAB">
            <w:pPr>
              <w:rPr>
                <w:color w:val="0000FF"/>
              </w:rPr>
            </w:pPr>
          </w:p>
          <w:p w14:paraId="48EEFF82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1383F515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3C019712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240D5134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2DF0EC31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oppdraget».</w:t>
            </w:r>
          </w:p>
          <w:p w14:paraId="0EA1E567" w14:textId="77777777" w:rsidR="00E6487A" w:rsidRDefault="00E6487A" w:rsidP="00E06DAB">
            <w:pPr>
              <w:rPr>
                <w:color w:val="0000FF"/>
              </w:rPr>
            </w:pPr>
          </w:p>
          <w:p w14:paraId="73EA4C79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7E84B6AA" w14:textId="77777777" w:rsidR="00E6487A" w:rsidRPr="0093446F" w:rsidRDefault="00E6487A" w:rsidP="00E06DAB">
            <w:pPr>
              <w:rPr>
                <w:color w:val="0000FF"/>
              </w:rPr>
            </w:pPr>
          </w:p>
          <w:p w14:paraId="44608993" w14:textId="77777777" w:rsidR="00E6487A" w:rsidRDefault="00E6487A" w:rsidP="00E06DAB">
            <w:pPr>
              <w:rPr>
                <w:color w:val="0000FF"/>
              </w:rPr>
            </w:pPr>
          </w:p>
          <w:p w14:paraId="468AA2F2" w14:textId="77777777" w:rsidR="00E6487A" w:rsidRDefault="00E6487A" w:rsidP="00E06DAB">
            <w:pPr>
              <w:rPr>
                <w:color w:val="0000FF"/>
              </w:rPr>
            </w:pPr>
          </w:p>
          <w:p w14:paraId="4F99EFE3" w14:textId="77777777" w:rsidR="00E6487A" w:rsidRDefault="00E6487A" w:rsidP="00E06DAB">
            <w:pPr>
              <w:rPr>
                <w:color w:val="0000FF"/>
              </w:rPr>
            </w:pPr>
          </w:p>
          <w:p w14:paraId="5F94A65D" w14:textId="77777777" w:rsidR="00E6487A" w:rsidRDefault="00E6487A" w:rsidP="00E06DAB">
            <w:pPr>
              <w:rPr>
                <w:color w:val="0000FF"/>
              </w:rPr>
            </w:pPr>
          </w:p>
          <w:p w14:paraId="64BF21E3" w14:textId="77777777" w:rsidR="00E6487A" w:rsidRPr="50C179AC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267E9A5B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85DE485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55149D81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12EB39E1" w14:textId="77777777" w:rsidR="00E6487A" w:rsidRDefault="00E6487A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6518224F" w14:textId="77777777" w:rsidR="00E6487A" w:rsidRDefault="00E6487A" w:rsidP="00E06DAB">
            <w:pPr>
              <w:rPr>
                <w:color w:val="0000FF"/>
              </w:rPr>
            </w:pPr>
          </w:p>
          <w:p w14:paraId="69E92C07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314B07FF" w14:textId="77777777" w:rsidR="00E6487A" w:rsidRPr="50C179AC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E6487A" w:rsidRPr="0093446F" w14:paraId="78AEC2C4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1F44AEE" w14:textId="77777777" w:rsidR="00E6487A" w:rsidRDefault="00E6487A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73EB7D4D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«Antall timer som </w:t>
            </w:r>
            <w:proofErr w:type="spellStart"/>
            <w:r>
              <w:rPr>
                <w:color w:val="0000FF"/>
              </w:rPr>
              <w:t>tilbudtt</w:t>
            </w:r>
            <w:proofErr w:type="spellEnd"/>
            <w:r>
              <w:rPr>
                <w:color w:val="0000FF"/>
              </w:rPr>
              <w:t xml:space="preserve"> rådgiver har fakturert for aktuelt oppdrag»</w:t>
            </w:r>
          </w:p>
          <w:p w14:paraId="2C32E1F1" w14:textId="77777777" w:rsidR="00E6487A" w:rsidRDefault="00E6487A" w:rsidP="00E06DAB">
            <w:pPr>
              <w:rPr>
                <w:color w:val="0000FF"/>
              </w:rPr>
            </w:pPr>
          </w:p>
          <w:p w14:paraId="3712B4D7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63B07139" w14:textId="77777777" w:rsidR="00E6487A" w:rsidRDefault="00E6487A" w:rsidP="00E06DAB">
            <w:pPr>
              <w:rPr>
                <w:color w:val="0000FF"/>
              </w:rPr>
            </w:pPr>
          </w:p>
          <w:p w14:paraId="02F47EBD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3278285A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372DC8E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48840E06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0D1ADF3D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5AF2DF94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39E7E920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46B0DAA3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09C0862C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</w:tbl>
    <w:p w14:paraId="10E751BC" w14:textId="77777777" w:rsidR="00E6487A" w:rsidRDefault="00E6487A" w:rsidP="00E6487A">
      <w:pPr>
        <w:spacing w:line="240" w:lineRule="auto"/>
      </w:pPr>
    </w:p>
    <w:p w14:paraId="5B1AD54C" w14:textId="77777777" w:rsidR="00E6487A" w:rsidRDefault="00E6487A" w:rsidP="00113D0C">
      <w:pPr>
        <w:spacing w:line="240" w:lineRule="auto"/>
      </w:pPr>
    </w:p>
    <w:p w14:paraId="07DEFEB5" w14:textId="77777777" w:rsidR="00E6487A" w:rsidRDefault="00E6487A" w:rsidP="00113D0C">
      <w:pPr>
        <w:spacing w:line="240" w:lineRule="auto"/>
      </w:pPr>
    </w:p>
    <w:p w14:paraId="20CCA319" w14:textId="77777777" w:rsidR="00E6487A" w:rsidRDefault="00E6487A" w:rsidP="00E6487A">
      <w:pPr>
        <w:spacing w:line="240" w:lineRule="auto"/>
        <w:rPr>
          <w:b/>
          <w:color w:val="0000FF"/>
        </w:rPr>
      </w:pPr>
      <w:r>
        <w:rPr>
          <w:b/>
        </w:rPr>
        <w:lastRenderedPageBreak/>
        <w:t>Referanseoppdrag</w:t>
      </w:r>
      <w:r w:rsidRPr="0093446F">
        <w:rPr>
          <w:b/>
        </w:rPr>
        <w:t xml:space="preserve">: </w:t>
      </w:r>
      <w:r w:rsidRPr="0093446F">
        <w:rPr>
          <w:b/>
          <w:color w:val="0000FF"/>
        </w:rPr>
        <w:t xml:space="preserve">«Navn på </w:t>
      </w:r>
      <w:r>
        <w:rPr>
          <w:b/>
          <w:color w:val="0000FF"/>
        </w:rPr>
        <w:t>referanseoppdrag</w:t>
      </w:r>
      <w:r w:rsidRPr="0093446F">
        <w:rPr>
          <w:b/>
          <w:color w:val="0000FF"/>
        </w:rPr>
        <w:t>»</w:t>
      </w:r>
    </w:p>
    <w:p w14:paraId="6599CCD9" w14:textId="77777777" w:rsidR="00E6487A" w:rsidRDefault="00E6487A" w:rsidP="00E6487A">
      <w:pPr>
        <w:spacing w:line="240" w:lineRule="auto"/>
      </w:pPr>
    </w:p>
    <w:p w14:paraId="585487B5" w14:textId="77777777" w:rsidR="00E6487A" w:rsidRPr="00800630" w:rsidRDefault="00E6487A" w:rsidP="00E6487A">
      <w:pPr>
        <w:spacing w:line="240" w:lineRule="auto"/>
        <w:rPr>
          <w:b/>
          <w:bCs/>
          <w:i/>
          <w:iCs/>
        </w:rPr>
      </w:pPr>
      <w:r w:rsidRPr="00800630">
        <w:rPr>
          <w:b/>
          <w:bCs/>
          <w:i/>
          <w:iCs/>
        </w:rPr>
        <w:t>Det presiseres at tilbudt personell skal ha hatt en utførende rolle som rådgiver i oppgitte referanseoppdrag. Med utførende rolle menes det at tilbudt personell er den som har utført hoveddelen av prosjekteringen</w:t>
      </w:r>
      <w:r>
        <w:rPr>
          <w:b/>
          <w:bCs/>
          <w:i/>
          <w:iCs/>
        </w:rPr>
        <w:t xml:space="preserve">. </w:t>
      </w:r>
      <w:r w:rsidRPr="00800630">
        <w:rPr>
          <w:b/>
          <w:bCs/>
          <w:i/>
          <w:iCs/>
        </w:rPr>
        <w:t>Det er ikke tilstrekkelig å kun oppgi en rolle som fagansvarlig, oppdragsleder, disiplinleder, kontraktsansvarlig eller lignende, uten å utdype dette nærmere i forhold til arbeidsoppgaver og hva vedkommende har utført i aktuelt prosjekt.</w:t>
      </w:r>
    </w:p>
    <w:p w14:paraId="3DE713A7" w14:textId="77777777" w:rsidR="00E6487A" w:rsidRDefault="00E6487A" w:rsidP="00E6487A">
      <w:pPr>
        <w:spacing w:line="240" w:lineRule="auto"/>
      </w:pPr>
    </w:p>
    <w:p w14:paraId="64E9D2E5" w14:textId="77777777" w:rsidR="00E6487A" w:rsidRDefault="00E6487A" w:rsidP="00E6487A">
      <w:pPr>
        <w:spacing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E6487A" w:rsidRPr="0093446F" w14:paraId="709E2CE6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94C843D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 sin oppdragsgiver</w:t>
            </w:r>
            <w:r w:rsidRPr="0093446F">
              <w:rPr>
                <w:b/>
              </w:rPr>
              <w:t>:</w:t>
            </w:r>
          </w:p>
          <w:p w14:paraId="077A0B54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70115008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N</w:t>
            </w:r>
            <w:r w:rsidRPr="0093446F">
              <w:rPr>
                <w:color w:val="0000FF"/>
              </w:rPr>
              <w:t>avn</w:t>
            </w:r>
            <w:r>
              <w:rPr>
                <w:color w:val="0000FF"/>
              </w:rPr>
              <w:t xml:space="preserve"> på oppdragsgiver»</w:t>
            </w:r>
          </w:p>
          <w:p w14:paraId="63383DC9" w14:textId="77777777" w:rsidR="00E6487A" w:rsidRDefault="00E6487A" w:rsidP="00E06DAB">
            <w:pPr>
              <w:rPr>
                <w:color w:val="0000FF"/>
              </w:rPr>
            </w:pPr>
          </w:p>
          <w:p w14:paraId="7FA74406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«Samt opplysninger om oppdragsgiver er byggherre eller entreprenør»</w:t>
            </w:r>
          </w:p>
          <w:p w14:paraId="4EE98B9F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215C4CC9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7F2D6119" w14:textId="77777777" w:rsidR="00E6487A" w:rsidRPr="0093446F" w:rsidRDefault="00E6487A" w:rsidP="00E06DAB">
            <w:pPr>
              <w:rPr>
                <w:b/>
              </w:rPr>
            </w:pPr>
            <w:r>
              <w:rPr>
                <w:b/>
              </w:rPr>
              <w:t>Rådgiveroppdraget sin kontraktsform:</w:t>
            </w:r>
          </w:p>
        </w:tc>
        <w:tc>
          <w:tcPr>
            <w:tcW w:w="6378" w:type="dxa"/>
          </w:tcPr>
          <w:p w14:paraId="0AF2EB81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«Kontraktsformen som er avtalt mellom oppdragsgiver og rådgiver for oppdraget»</w:t>
            </w:r>
          </w:p>
          <w:p w14:paraId="24416B3D" w14:textId="77777777" w:rsidR="00E6487A" w:rsidRDefault="00E6487A" w:rsidP="00E06DAB">
            <w:pPr>
              <w:rPr>
                <w:color w:val="0000FF"/>
              </w:rPr>
            </w:pPr>
          </w:p>
          <w:p w14:paraId="7CBBBF8D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«(eks. NS 8401, NS 8402, NS 8404, etc.)»</w:t>
            </w:r>
          </w:p>
          <w:p w14:paraId="49B06D7F" w14:textId="77777777" w:rsidR="00E6487A" w:rsidRDefault="00E6487A" w:rsidP="00E06DAB">
            <w:pPr>
              <w:rPr>
                <w:color w:val="0000FF"/>
              </w:rPr>
            </w:pPr>
          </w:p>
          <w:p w14:paraId="106582EC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1F90B761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6CFA8592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Beskrivelse</w:t>
            </w:r>
            <w:r>
              <w:rPr>
                <w:b/>
              </w:rPr>
              <w:t xml:space="preserve"> av oppdraget, og tilbudt personell sin rolle i oppdraget</w:t>
            </w:r>
            <w:r w:rsidRPr="0093446F">
              <w:rPr>
                <w:b/>
              </w:rPr>
              <w:t>:</w:t>
            </w:r>
          </w:p>
          <w:p w14:paraId="61E327F9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2817810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B</w:t>
            </w:r>
            <w:r w:rsidRPr="0093446F">
              <w:rPr>
                <w:color w:val="0000FF"/>
              </w:rPr>
              <w:t xml:space="preserve">eskrivelse av </w:t>
            </w:r>
            <w:r>
              <w:rPr>
                <w:color w:val="0000FF"/>
              </w:rPr>
              <w:t>oppdraget».</w:t>
            </w:r>
          </w:p>
          <w:p w14:paraId="1BE7DA47" w14:textId="77777777" w:rsidR="00E6487A" w:rsidRDefault="00E6487A" w:rsidP="00E06DAB">
            <w:pPr>
              <w:rPr>
                <w:color w:val="0000FF"/>
              </w:rPr>
            </w:pPr>
          </w:p>
          <w:p w14:paraId="28AD8ED1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>Det skal her redegjøres for hva som er utført/levert og i hvilket omfang. Samt tilbudt personell sine arbeidsoppgaver, ansvarsområde, rolle og deltakelse i oppdraget.</w:t>
            </w:r>
          </w:p>
          <w:p w14:paraId="254CA42C" w14:textId="77777777" w:rsidR="00E6487A" w:rsidRPr="0093446F" w:rsidRDefault="00E6487A" w:rsidP="00E06DAB">
            <w:pPr>
              <w:rPr>
                <w:color w:val="0000FF"/>
              </w:rPr>
            </w:pPr>
          </w:p>
          <w:p w14:paraId="0842E0F6" w14:textId="77777777" w:rsidR="00E6487A" w:rsidRDefault="00E6487A" w:rsidP="00E06DAB">
            <w:pPr>
              <w:rPr>
                <w:color w:val="0000FF"/>
              </w:rPr>
            </w:pPr>
          </w:p>
          <w:p w14:paraId="08BD00F5" w14:textId="77777777" w:rsidR="00E6487A" w:rsidRDefault="00E6487A" w:rsidP="00E06DAB">
            <w:pPr>
              <w:rPr>
                <w:color w:val="0000FF"/>
              </w:rPr>
            </w:pPr>
          </w:p>
          <w:p w14:paraId="55DA6456" w14:textId="77777777" w:rsidR="00E6487A" w:rsidRDefault="00E6487A" w:rsidP="00E06DAB">
            <w:pPr>
              <w:rPr>
                <w:color w:val="0000FF"/>
              </w:rPr>
            </w:pPr>
          </w:p>
          <w:p w14:paraId="36480CF6" w14:textId="77777777" w:rsidR="00E6487A" w:rsidRDefault="00E6487A" w:rsidP="00E06DAB">
            <w:pPr>
              <w:rPr>
                <w:color w:val="0000FF"/>
              </w:rPr>
            </w:pPr>
          </w:p>
          <w:p w14:paraId="05260B6B" w14:textId="77777777" w:rsidR="00E6487A" w:rsidRPr="50C179AC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5A6E0990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DD7BDDD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Tidsperiode</w:t>
            </w:r>
            <w:r>
              <w:rPr>
                <w:b/>
              </w:rPr>
              <w:t xml:space="preserve"> for rådgiver sitt oppdrag</w:t>
            </w:r>
            <w:r w:rsidRPr="0093446F">
              <w:rPr>
                <w:b/>
              </w:rPr>
              <w:t>:</w:t>
            </w:r>
          </w:p>
          <w:p w14:paraId="289B6E8D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6DECD197" w14:textId="77777777" w:rsidR="00E6487A" w:rsidRDefault="00E6487A" w:rsidP="00E06DAB">
            <w:pPr>
              <w:rPr>
                <w:color w:val="0000FF"/>
              </w:rPr>
            </w:pPr>
            <w:r w:rsidRPr="50C179AC">
              <w:rPr>
                <w:color w:val="0000FF"/>
              </w:rPr>
              <w:t>«</w:t>
            </w:r>
            <w:r>
              <w:rPr>
                <w:color w:val="0000FF"/>
              </w:rPr>
              <w:t>Dato f</w:t>
            </w:r>
            <w:r w:rsidRPr="50C179AC">
              <w:rPr>
                <w:color w:val="0000FF"/>
              </w:rPr>
              <w:t>ra – til</w:t>
            </w:r>
            <w:r>
              <w:rPr>
                <w:color w:val="0000FF"/>
              </w:rPr>
              <w:t xml:space="preserve"> dato,</w:t>
            </w:r>
            <w:r w:rsidRPr="50C179AC">
              <w:rPr>
                <w:color w:val="0000FF"/>
              </w:rPr>
              <w:t xml:space="preserve"> for rådgiverens </w:t>
            </w:r>
            <w:r w:rsidRPr="35F4D061">
              <w:rPr>
                <w:color w:val="0000FF"/>
              </w:rPr>
              <w:t>utførelse</w:t>
            </w:r>
            <w:r>
              <w:rPr>
                <w:color w:val="0000FF"/>
              </w:rPr>
              <w:t>»</w:t>
            </w:r>
          </w:p>
          <w:p w14:paraId="31317ACD" w14:textId="77777777" w:rsidR="00E6487A" w:rsidRDefault="00E6487A" w:rsidP="00E06DAB">
            <w:pPr>
              <w:rPr>
                <w:color w:val="0000FF"/>
              </w:rPr>
            </w:pPr>
          </w:p>
          <w:p w14:paraId="5240E882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oppgis hva som er utført/levert, og hva som gjenstår. Samt når oppdraget er ferdig» </w:t>
            </w:r>
          </w:p>
          <w:p w14:paraId="1F249B7F" w14:textId="77777777" w:rsidR="00E6487A" w:rsidRPr="50C179AC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 </w:t>
            </w:r>
          </w:p>
        </w:tc>
      </w:tr>
      <w:tr w:rsidR="00E6487A" w:rsidRPr="0093446F" w14:paraId="01287442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4A71BC84" w14:textId="77777777" w:rsidR="00E6487A" w:rsidRDefault="00E6487A" w:rsidP="00E06DAB">
            <w:pPr>
              <w:rPr>
                <w:b/>
              </w:rPr>
            </w:pPr>
            <w:r>
              <w:rPr>
                <w:b/>
              </w:rPr>
              <w:t>Antall timer for rådgiver i oppdraget:</w:t>
            </w:r>
          </w:p>
        </w:tc>
        <w:tc>
          <w:tcPr>
            <w:tcW w:w="6378" w:type="dxa"/>
          </w:tcPr>
          <w:p w14:paraId="085A00AE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«Antall timer som </w:t>
            </w:r>
            <w:proofErr w:type="spellStart"/>
            <w:r>
              <w:rPr>
                <w:color w:val="0000FF"/>
              </w:rPr>
              <w:t>tilbudtt</w:t>
            </w:r>
            <w:proofErr w:type="spellEnd"/>
            <w:r>
              <w:rPr>
                <w:color w:val="0000FF"/>
              </w:rPr>
              <w:t xml:space="preserve"> rådgiver har fakturert for aktuelt oppdrag»</w:t>
            </w:r>
          </w:p>
          <w:p w14:paraId="7FD8B5D3" w14:textId="77777777" w:rsidR="00E6487A" w:rsidRDefault="00E6487A" w:rsidP="00E06DAB">
            <w:pPr>
              <w:rPr>
                <w:color w:val="0000FF"/>
              </w:rPr>
            </w:pPr>
          </w:p>
          <w:p w14:paraId="37C45CB5" w14:textId="77777777" w:rsidR="00E6487A" w:rsidRDefault="00E6487A" w:rsidP="00E06DAB">
            <w:pPr>
              <w:rPr>
                <w:color w:val="0000FF"/>
              </w:rPr>
            </w:pPr>
            <w:r>
              <w:rPr>
                <w:color w:val="0000FF"/>
              </w:rPr>
              <w:t xml:space="preserve">«Hvis oppdraget ikke er avsluttet må det i tillegg anslås hvor mange timer som gjenstår» </w:t>
            </w:r>
          </w:p>
          <w:p w14:paraId="03256BBE" w14:textId="77777777" w:rsidR="00E6487A" w:rsidRDefault="00E6487A" w:rsidP="00E06DAB">
            <w:pPr>
              <w:rPr>
                <w:color w:val="0000FF"/>
              </w:rPr>
            </w:pPr>
          </w:p>
          <w:p w14:paraId="4DA2FF49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677B9307" w14:textId="77777777" w:rsidTr="00E06DAB">
        <w:tc>
          <w:tcPr>
            <w:tcW w:w="2689" w:type="dxa"/>
            <w:shd w:val="clear" w:color="auto" w:fill="D9D9D9" w:themeFill="background1" w:themeFillShade="D9"/>
          </w:tcPr>
          <w:p w14:paraId="0800BF34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>Kontaktreferanse:</w:t>
            </w:r>
          </w:p>
          <w:p w14:paraId="1FB3DC5A" w14:textId="77777777" w:rsidR="00E6487A" w:rsidRPr="0093446F" w:rsidRDefault="00E6487A" w:rsidP="00E06DAB">
            <w:pPr>
              <w:rPr>
                <w:b/>
              </w:rPr>
            </w:pPr>
          </w:p>
        </w:tc>
        <w:tc>
          <w:tcPr>
            <w:tcW w:w="6378" w:type="dxa"/>
          </w:tcPr>
          <w:p w14:paraId="521918FC" w14:textId="77777777" w:rsidR="00E6487A" w:rsidRDefault="00E6487A" w:rsidP="00E06DAB">
            <w:pPr>
              <w:rPr>
                <w:color w:val="0000FF"/>
              </w:rPr>
            </w:pPr>
            <w:r w:rsidRPr="0093446F">
              <w:rPr>
                <w:color w:val="0000FF"/>
              </w:rPr>
              <w:t>«</w:t>
            </w:r>
            <w:r>
              <w:rPr>
                <w:color w:val="0000FF"/>
              </w:rPr>
              <w:t>Oppdragsgivers</w:t>
            </w:r>
            <w:r w:rsidRPr="0093446F">
              <w:rPr>
                <w:color w:val="0000FF"/>
              </w:rPr>
              <w:t xml:space="preserve"> prosjektleder</w:t>
            </w:r>
            <w:r>
              <w:rPr>
                <w:color w:val="0000FF"/>
              </w:rPr>
              <w:t>/kontaktperson</w:t>
            </w:r>
            <w:r w:rsidRPr="0093446F">
              <w:rPr>
                <w:color w:val="0000FF"/>
              </w:rPr>
              <w:t xml:space="preserve"> - navn og telefonnummer»</w:t>
            </w:r>
          </w:p>
          <w:p w14:paraId="27E06B28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  <w:tr w:rsidR="00E6487A" w:rsidRPr="0093446F" w14:paraId="5A93161D" w14:textId="77777777" w:rsidTr="00E06DAB">
        <w:trPr>
          <w:trHeight w:val="707"/>
        </w:trPr>
        <w:tc>
          <w:tcPr>
            <w:tcW w:w="2689" w:type="dxa"/>
            <w:shd w:val="clear" w:color="auto" w:fill="D9D9D9" w:themeFill="background1" w:themeFillShade="D9"/>
          </w:tcPr>
          <w:p w14:paraId="0AC467E9" w14:textId="77777777" w:rsidR="00E6487A" w:rsidRPr="0093446F" w:rsidRDefault="00E6487A" w:rsidP="00E06DAB">
            <w:pPr>
              <w:rPr>
                <w:b/>
              </w:rPr>
            </w:pPr>
            <w:r w:rsidRPr="0093446F">
              <w:rPr>
                <w:b/>
              </w:rPr>
              <w:t xml:space="preserve">Eventuell annen </w:t>
            </w:r>
            <w:r w:rsidRPr="4A94DDC2">
              <w:rPr>
                <w:b/>
                <w:bCs/>
              </w:rPr>
              <w:t xml:space="preserve">relevant </w:t>
            </w:r>
            <w:r w:rsidRPr="13DF1159">
              <w:rPr>
                <w:b/>
                <w:bCs/>
              </w:rPr>
              <w:t>informasjon</w:t>
            </w:r>
            <w:r w:rsidRPr="0093446F">
              <w:rPr>
                <w:b/>
              </w:rPr>
              <w:t>:</w:t>
            </w:r>
          </w:p>
        </w:tc>
        <w:tc>
          <w:tcPr>
            <w:tcW w:w="6378" w:type="dxa"/>
          </w:tcPr>
          <w:p w14:paraId="2BD30C7E" w14:textId="77777777" w:rsidR="00E6487A" w:rsidRPr="0093446F" w:rsidRDefault="00E6487A" w:rsidP="00E06DAB">
            <w:pPr>
              <w:rPr>
                <w:color w:val="0000FF"/>
              </w:rPr>
            </w:pPr>
          </w:p>
        </w:tc>
      </w:tr>
    </w:tbl>
    <w:p w14:paraId="57C4364B" w14:textId="77777777" w:rsidR="00E6487A" w:rsidRDefault="00E6487A" w:rsidP="00E6487A">
      <w:pPr>
        <w:spacing w:line="240" w:lineRule="auto"/>
      </w:pPr>
    </w:p>
    <w:p w14:paraId="316F95A5" w14:textId="77777777" w:rsidR="00E6487A" w:rsidRDefault="00E6487A" w:rsidP="00113D0C">
      <w:pPr>
        <w:spacing w:line="240" w:lineRule="auto"/>
      </w:pPr>
    </w:p>
    <w:sectPr w:rsidR="00E6487A" w:rsidSect="00DB4A01">
      <w:headerReference w:type="first" r:id="rId11"/>
      <w:pgSz w:w="11907" w:h="16840" w:code="9"/>
      <w:pgMar w:top="1701" w:right="851" w:bottom="1134" w:left="1134" w:header="680" w:footer="66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F027" w14:textId="77777777" w:rsidR="00F547D4" w:rsidRDefault="00F547D4" w:rsidP="00175380">
      <w:r>
        <w:separator/>
      </w:r>
    </w:p>
  </w:endnote>
  <w:endnote w:type="continuationSeparator" w:id="0">
    <w:p w14:paraId="122BA545" w14:textId="77777777" w:rsidR="00F547D4" w:rsidRDefault="00F547D4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A220" w14:textId="77777777" w:rsidR="00F547D4" w:rsidRDefault="00F547D4" w:rsidP="00175380">
      <w:r>
        <w:separator/>
      </w:r>
    </w:p>
  </w:footnote>
  <w:footnote w:type="continuationSeparator" w:id="0">
    <w:p w14:paraId="57B975FC" w14:textId="77777777" w:rsidR="00F547D4" w:rsidRDefault="00F547D4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DA6B" w14:textId="77777777" w:rsidR="00F77B8F" w:rsidRDefault="002820E2" w:rsidP="0017538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18D0C2" wp14:editId="620D9245">
          <wp:simplePos x="0" y="0"/>
          <wp:positionH relativeFrom="page">
            <wp:posOffset>11996</wp:posOffset>
          </wp:positionH>
          <wp:positionV relativeFrom="page">
            <wp:posOffset>0</wp:posOffset>
          </wp:positionV>
          <wp:extent cx="7562624" cy="1011600"/>
          <wp:effectExtent l="0" t="0" r="635" b="0"/>
          <wp:wrapNone/>
          <wp:docPr id="53" name="Bilde 53" descr="Innlandet fylkeskommune. Grønt felt med logo og deko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Bilde 53" descr="Innlandet fylkeskommune. Grønt felt med logo og deko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624" cy="101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04184"/>
    <w:multiLevelType w:val="hybridMultilevel"/>
    <w:tmpl w:val="18D4CD1A"/>
    <w:lvl w:ilvl="0" w:tplc="7DE07850">
      <w:numFmt w:val="bullet"/>
      <w:lvlText w:val="-"/>
      <w:lvlJc w:val="left"/>
      <w:pPr>
        <w:ind w:left="720" w:hanging="360"/>
      </w:pPr>
      <w:rPr>
        <w:rFonts w:ascii="Roboto" w:eastAsiaTheme="majorEastAsia" w:hAnsi="Roboto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869EC"/>
    <w:multiLevelType w:val="hybridMultilevel"/>
    <w:tmpl w:val="0E90F01A"/>
    <w:lvl w:ilvl="0" w:tplc="D772DCD0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882419">
    <w:abstractNumId w:val="0"/>
  </w:num>
  <w:num w:numId="2" w16cid:durableId="899364709">
    <w:abstractNumId w:val="1"/>
  </w:num>
  <w:num w:numId="3" w16cid:durableId="1989704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A3"/>
    <w:rsid w:val="00010424"/>
    <w:rsid w:val="00017973"/>
    <w:rsid w:val="00030EF9"/>
    <w:rsid w:val="00042036"/>
    <w:rsid w:val="000448BE"/>
    <w:rsid w:val="00047456"/>
    <w:rsid w:val="00047C7A"/>
    <w:rsid w:val="00052244"/>
    <w:rsid w:val="00062157"/>
    <w:rsid w:val="000664A5"/>
    <w:rsid w:val="00075582"/>
    <w:rsid w:val="0007700D"/>
    <w:rsid w:val="000829C5"/>
    <w:rsid w:val="000852B7"/>
    <w:rsid w:val="0008733C"/>
    <w:rsid w:val="000873C0"/>
    <w:rsid w:val="00093B0E"/>
    <w:rsid w:val="00093F39"/>
    <w:rsid w:val="000A012E"/>
    <w:rsid w:val="000A7E5A"/>
    <w:rsid w:val="000C00C2"/>
    <w:rsid w:val="000C3FC2"/>
    <w:rsid w:val="000D08AE"/>
    <w:rsid w:val="000D2AF1"/>
    <w:rsid w:val="000E2C36"/>
    <w:rsid w:val="000E2E4B"/>
    <w:rsid w:val="000E719A"/>
    <w:rsid w:val="000F247A"/>
    <w:rsid w:val="000F2E12"/>
    <w:rsid w:val="00113D0C"/>
    <w:rsid w:val="00115538"/>
    <w:rsid w:val="00124CFF"/>
    <w:rsid w:val="00124F93"/>
    <w:rsid w:val="00134C67"/>
    <w:rsid w:val="00141B73"/>
    <w:rsid w:val="00144164"/>
    <w:rsid w:val="00146566"/>
    <w:rsid w:val="00151A92"/>
    <w:rsid w:val="0015216E"/>
    <w:rsid w:val="001529AE"/>
    <w:rsid w:val="00153A68"/>
    <w:rsid w:val="00156742"/>
    <w:rsid w:val="00160338"/>
    <w:rsid w:val="00161BC2"/>
    <w:rsid w:val="00165A4D"/>
    <w:rsid w:val="0017080B"/>
    <w:rsid w:val="00173C4B"/>
    <w:rsid w:val="00175380"/>
    <w:rsid w:val="001757E9"/>
    <w:rsid w:val="0018427A"/>
    <w:rsid w:val="00192704"/>
    <w:rsid w:val="001964C1"/>
    <w:rsid w:val="001A0809"/>
    <w:rsid w:val="001A4EF3"/>
    <w:rsid w:val="001A7ECB"/>
    <w:rsid w:val="001B50BE"/>
    <w:rsid w:val="001C3B0E"/>
    <w:rsid w:val="001C4F1F"/>
    <w:rsid w:val="001C55B0"/>
    <w:rsid w:val="001C72F2"/>
    <w:rsid w:val="001D097A"/>
    <w:rsid w:val="001D4366"/>
    <w:rsid w:val="001E12C1"/>
    <w:rsid w:val="001E16BF"/>
    <w:rsid w:val="001E6612"/>
    <w:rsid w:val="001F19A0"/>
    <w:rsid w:val="00206239"/>
    <w:rsid w:val="0020672F"/>
    <w:rsid w:val="00230A8F"/>
    <w:rsid w:val="00242123"/>
    <w:rsid w:val="00242751"/>
    <w:rsid w:val="002525D7"/>
    <w:rsid w:val="0025469C"/>
    <w:rsid w:val="0025622C"/>
    <w:rsid w:val="00260C61"/>
    <w:rsid w:val="002625BE"/>
    <w:rsid w:val="002652CF"/>
    <w:rsid w:val="00265C16"/>
    <w:rsid w:val="00272D1C"/>
    <w:rsid w:val="00273C00"/>
    <w:rsid w:val="002820E2"/>
    <w:rsid w:val="0028320E"/>
    <w:rsid w:val="0028353C"/>
    <w:rsid w:val="00290C11"/>
    <w:rsid w:val="002947D5"/>
    <w:rsid w:val="002A1834"/>
    <w:rsid w:val="002A5AF8"/>
    <w:rsid w:val="002B017F"/>
    <w:rsid w:val="002B0F80"/>
    <w:rsid w:val="002B1AC3"/>
    <w:rsid w:val="002B1C56"/>
    <w:rsid w:val="002C2228"/>
    <w:rsid w:val="002C3C85"/>
    <w:rsid w:val="002C43E8"/>
    <w:rsid w:val="002C4EAB"/>
    <w:rsid w:val="002C4F7C"/>
    <w:rsid w:val="002C6736"/>
    <w:rsid w:val="002C741F"/>
    <w:rsid w:val="002C74AE"/>
    <w:rsid w:val="002C7737"/>
    <w:rsid w:val="002D3EBA"/>
    <w:rsid w:val="002D5E0E"/>
    <w:rsid w:val="002D63FF"/>
    <w:rsid w:val="002E2EAE"/>
    <w:rsid w:val="00305B3B"/>
    <w:rsid w:val="00320BBA"/>
    <w:rsid w:val="00325E13"/>
    <w:rsid w:val="00336799"/>
    <w:rsid w:val="00345DEB"/>
    <w:rsid w:val="00346C0F"/>
    <w:rsid w:val="00347EE0"/>
    <w:rsid w:val="003507F0"/>
    <w:rsid w:val="00361066"/>
    <w:rsid w:val="00362D25"/>
    <w:rsid w:val="00375C8B"/>
    <w:rsid w:val="00385240"/>
    <w:rsid w:val="00387C3E"/>
    <w:rsid w:val="003A5ECC"/>
    <w:rsid w:val="003B1C03"/>
    <w:rsid w:val="003C05CF"/>
    <w:rsid w:val="003C2A4B"/>
    <w:rsid w:val="003C480B"/>
    <w:rsid w:val="003C7B4D"/>
    <w:rsid w:val="003D0484"/>
    <w:rsid w:val="003D4283"/>
    <w:rsid w:val="003D4613"/>
    <w:rsid w:val="003D6ED5"/>
    <w:rsid w:val="003E470D"/>
    <w:rsid w:val="003F1713"/>
    <w:rsid w:val="003F7F42"/>
    <w:rsid w:val="00401FA2"/>
    <w:rsid w:val="00412864"/>
    <w:rsid w:val="004156A3"/>
    <w:rsid w:val="0042272F"/>
    <w:rsid w:val="00433AA3"/>
    <w:rsid w:val="004350BA"/>
    <w:rsid w:val="00435D6A"/>
    <w:rsid w:val="0043707F"/>
    <w:rsid w:val="00442F36"/>
    <w:rsid w:val="00444B81"/>
    <w:rsid w:val="00445877"/>
    <w:rsid w:val="0044601D"/>
    <w:rsid w:val="00447623"/>
    <w:rsid w:val="004476BE"/>
    <w:rsid w:val="0045309B"/>
    <w:rsid w:val="0046087A"/>
    <w:rsid w:val="004721FF"/>
    <w:rsid w:val="00473BDC"/>
    <w:rsid w:val="0047466A"/>
    <w:rsid w:val="00475566"/>
    <w:rsid w:val="004755BE"/>
    <w:rsid w:val="00475B69"/>
    <w:rsid w:val="00480892"/>
    <w:rsid w:val="0048393C"/>
    <w:rsid w:val="004845DD"/>
    <w:rsid w:val="0048782B"/>
    <w:rsid w:val="004919BE"/>
    <w:rsid w:val="00492A3C"/>
    <w:rsid w:val="00494B4F"/>
    <w:rsid w:val="00495BE8"/>
    <w:rsid w:val="004A3E4A"/>
    <w:rsid w:val="004A5DB3"/>
    <w:rsid w:val="004A699D"/>
    <w:rsid w:val="004B0EA5"/>
    <w:rsid w:val="004B3875"/>
    <w:rsid w:val="004B6E19"/>
    <w:rsid w:val="004C170A"/>
    <w:rsid w:val="004D651C"/>
    <w:rsid w:val="004E4428"/>
    <w:rsid w:val="004F1B95"/>
    <w:rsid w:val="004F3EDE"/>
    <w:rsid w:val="004F673E"/>
    <w:rsid w:val="004F6F1D"/>
    <w:rsid w:val="005011EB"/>
    <w:rsid w:val="0050667F"/>
    <w:rsid w:val="0051661D"/>
    <w:rsid w:val="00516CCA"/>
    <w:rsid w:val="005264BB"/>
    <w:rsid w:val="00532223"/>
    <w:rsid w:val="00533F17"/>
    <w:rsid w:val="0053589E"/>
    <w:rsid w:val="00536E70"/>
    <w:rsid w:val="005417BF"/>
    <w:rsid w:val="00543605"/>
    <w:rsid w:val="005545CF"/>
    <w:rsid w:val="005573E9"/>
    <w:rsid w:val="0056331C"/>
    <w:rsid w:val="00563BF6"/>
    <w:rsid w:val="005663D7"/>
    <w:rsid w:val="00572864"/>
    <w:rsid w:val="00583702"/>
    <w:rsid w:val="00584553"/>
    <w:rsid w:val="005850AC"/>
    <w:rsid w:val="005876C9"/>
    <w:rsid w:val="00593C77"/>
    <w:rsid w:val="005945CE"/>
    <w:rsid w:val="00596796"/>
    <w:rsid w:val="005A1599"/>
    <w:rsid w:val="005A3307"/>
    <w:rsid w:val="005A3E1F"/>
    <w:rsid w:val="005B4D30"/>
    <w:rsid w:val="005B67BC"/>
    <w:rsid w:val="005C3314"/>
    <w:rsid w:val="005D3B00"/>
    <w:rsid w:val="005D3C89"/>
    <w:rsid w:val="005D63AA"/>
    <w:rsid w:val="005D66A4"/>
    <w:rsid w:val="005E2DD7"/>
    <w:rsid w:val="005E41E2"/>
    <w:rsid w:val="005F0AD2"/>
    <w:rsid w:val="005F61E5"/>
    <w:rsid w:val="00605B81"/>
    <w:rsid w:val="006233EF"/>
    <w:rsid w:val="00623F08"/>
    <w:rsid w:val="00630C8D"/>
    <w:rsid w:val="006319A3"/>
    <w:rsid w:val="0064243B"/>
    <w:rsid w:val="00643036"/>
    <w:rsid w:val="00647572"/>
    <w:rsid w:val="006536CC"/>
    <w:rsid w:val="00653740"/>
    <w:rsid w:val="00667F25"/>
    <w:rsid w:val="006762EF"/>
    <w:rsid w:val="00676C86"/>
    <w:rsid w:val="00681166"/>
    <w:rsid w:val="00683CD5"/>
    <w:rsid w:val="00693B34"/>
    <w:rsid w:val="00694C5B"/>
    <w:rsid w:val="006A3849"/>
    <w:rsid w:val="006B4722"/>
    <w:rsid w:val="006C18DC"/>
    <w:rsid w:val="006C56D1"/>
    <w:rsid w:val="006C6016"/>
    <w:rsid w:val="006C71D1"/>
    <w:rsid w:val="006D7260"/>
    <w:rsid w:val="006E0416"/>
    <w:rsid w:val="006E1E7E"/>
    <w:rsid w:val="006F1F0A"/>
    <w:rsid w:val="00710FD8"/>
    <w:rsid w:val="00723EE8"/>
    <w:rsid w:val="007244A5"/>
    <w:rsid w:val="007303F4"/>
    <w:rsid w:val="00732EBE"/>
    <w:rsid w:val="007464F3"/>
    <w:rsid w:val="00770154"/>
    <w:rsid w:val="00772F3F"/>
    <w:rsid w:val="0077359F"/>
    <w:rsid w:val="00775DE7"/>
    <w:rsid w:val="00784E9C"/>
    <w:rsid w:val="00786567"/>
    <w:rsid w:val="00796BA9"/>
    <w:rsid w:val="007A14F1"/>
    <w:rsid w:val="007A47D0"/>
    <w:rsid w:val="007A6D47"/>
    <w:rsid w:val="007B00BB"/>
    <w:rsid w:val="007B395A"/>
    <w:rsid w:val="007B681D"/>
    <w:rsid w:val="007B7361"/>
    <w:rsid w:val="007C1C47"/>
    <w:rsid w:val="007D607D"/>
    <w:rsid w:val="007E0CEE"/>
    <w:rsid w:val="007E0D46"/>
    <w:rsid w:val="007E49F0"/>
    <w:rsid w:val="007E5E30"/>
    <w:rsid w:val="007F3B35"/>
    <w:rsid w:val="00800630"/>
    <w:rsid w:val="00801203"/>
    <w:rsid w:val="008077E4"/>
    <w:rsid w:val="00807B73"/>
    <w:rsid w:val="008120A7"/>
    <w:rsid w:val="0081234C"/>
    <w:rsid w:val="00812554"/>
    <w:rsid w:val="008126EB"/>
    <w:rsid w:val="00813D7F"/>
    <w:rsid w:val="00816630"/>
    <w:rsid w:val="00832BAD"/>
    <w:rsid w:val="00832C93"/>
    <w:rsid w:val="00834E8A"/>
    <w:rsid w:val="008406B9"/>
    <w:rsid w:val="00845E5D"/>
    <w:rsid w:val="00852040"/>
    <w:rsid w:val="00852E97"/>
    <w:rsid w:val="0086456B"/>
    <w:rsid w:val="00867F83"/>
    <w:rsid w:val="00873212"/>
    <w:rsid w:val="00874769"/>
    <w:rsid w:val="00877EAA"/>
    <w:rsid w:val="00877FF1"/>
    <w:rsid w:val="00880C97"/>
    <w:rsid w:val="008862E9"/>
    <w:rsid w:val="00896A5C"/>
    <w:rsid w:val="0089730C"/>
    <w:rsid w:val="00897777"/>
    <w:rsid w:val="008A6EB0"/>
    <w:rsid w:val="008B6004"/>
    <w:rsid w:val="008B63EB"/>
    <w:rsid w:val="008B69EA"/>
    <w:rsid w:val="008C58CA"/>
    <w:rsid w:val="008C7DB8"/>
    <w:rsid w:val="008E1006"/>
    <w:rsid w:val="008F5E55"/>
    <w:rsid w:val="008F781B"/>
    <w:rsid w:val="009028DF"/>
    <w:rsid w:val="00903CF5"/>
    <w:rsid w:val="00907D32"/>
    <w:rsid w:val="00911F3D"/>
    <w:rsid w:val="00912CAC"/>
    <w:rsid w:val="009248E2"/>
    <w:rsid w:val="009324E8"/>
    <w:rsid w:val="0093446F"/>
    <w:rsid w:val="00953C01"/>
    <w:rsid w:val="009546CC"/>
    <w:rsid w:val="00957509"/>
    <w:rsid w:val="00960A2E"/>
    <w:rsid w:val="009616F6"/>
    <w:rsid w:val="00961E82"/>
    <w:rsid w:val="00971444"/>
    <w:rsid w:val="00972D71"/>
    <w:rsid w:val="00973026"/>
    <w:rsid w:val="00975785"/>
    <w:rsid w:val="00976997"/>
    <w:rsid w:val="00981A63"/>
    <w:rsid w:val="00981EB0"/>
    <w:rsid w:val="009871F6"/>
    <w:rsid w:val="00992AA1"/>
    <w:rsid w:val="009A7B87"/>
    <w:rsid w:val="009B1976"/>
    <w:rsid w:val="009B4DA4"/>
    <w:rsid w:val="009C5755"/>
    <w:rsid w:val="009D6C2B"/>
    <w:rsid w:val="009D72C7"/>
    <w:rsid w:val="009D7311"/>
    <w:rsid w:val="009E2868"/>
    <w:rsid w:val="009E41F7"/>
    <w:rsid w:val="009F2C20"/>
    <w:rsid w:val="00A020FB"/>
    <w:rsid w:val="00A062E2"/>
    <w:rsid w:val="00A11A74"/>
    <w:rsid w:val="00A134C8"/>
    <w:rsid w:val="00A15993"/>
    <w:rsid w:val="00A23E44"/>
    <w:rsid w:val="00A37108"/>
    <w:rsid w:val="00A4103E"/>
    <w:rsid w:val="00A50014"/>
    <w:rsid w:val="00A6036C"/>
    <w:rsid w:val="00A65206"/>
    <w:rsid w:val="00A6D58D"/>
    <w:rsid w:val="00A717AC"/>
    <w:rsid w:val="00A71D58"/>
    <w:rsid w:val="00A73C63"/>
    <w:rsid w:val="00A75F3E"/>
    <w:rsid w:val="00A81C83"/>
    <w:rsid w:val="00A84302"/>
    <w:rsid w:val="00A84C80"/>
    <w:rsid w:val="00A97037"/>
    <w:rsid w:val="00AA3782"/>
    <w:rsid w:val="00AA70FC"/>
    <w:rsid w:val="00AC3E96"/>
    <w:rsid w:val="00AD12B3"/>
    <w:rsid w:val="00AE2F28"/>
    <w:rsid w:val="00AE31CE"/>
    <w:rsid w:val="00AE47BD"/>
    <w:rsid w:val="00B2576C"/>
    <w:rsid w:val="00B25EC5"/>
    <w:rsid w:val="00B261F2"/>
    <w:rsid w:val="00B321AD"/>
    <w:rsid w:val="00B33B10"/>
    <w:rsid w:val="00B34D62"/>
    <w:rsid w:val="00B36B9F"/>
    <w:rsid w:val="00B376A2"/>
    <w:rsid w:val="00B466AB"/>
    <w:rsid w:val="00B46AA2"/>
    <w:rsid w:val="00B47777"/>
    <w:rsid w:val="00B528D7"/>
    <w:rsid w:val="00B53E97"/>
    <w:rsid w:val="00B540C6"/>
    <w:rsid w:val="00B67E1D"/>
    <w:rsid w:val="00B7188E"/>
    <w:rsid w:val="00B771B4"/>
    <w:rsid w:val="00B87C07"/>
    <w:rsid w:val="00B91106"/>
    <w:rsid w:val="00B97E9F"/>
    <w:rsid w:val="00BA096D"/>
    <w:rsid w:val="00BA4A96"/>
    <w:rsid w:val="00BB112F"/>
    <w:rsid w:val="00BB672D"/>
    <w:rsid w:val="00BB6C4E"/>
    <w:rsid w:val="00BB7763"/>
    <w:rsid w:val="00BB7BC9"/>
    <w:rsid w:val="00BC601F"/>
    <w:rsid w:val="00BC6ABE"/>
    <w:rsid w:val="00BD188D"/>
    <w:rsid w:val="00BF06D9"/>
    <w:rsid w:val="00C055B0"/>
    <w:rsid w:val="00C176A2"/>
    <w:rsid w:val="00C22AB8"/>
    <w:rsid w:val="00C24A31"/>
    <w:rsid w:val="00C3552A"/>
    <w:rsid w:val="00C36762"/>
    <w:rsid w:val="00C425EA"/>
    <w:rsid w:val="00C42FAC"/>
    <w:rsid w:val="00C43D00"/>
    <w:rsid w:val="00C51976"/>
    <w:rsid w:val="00C54F6E"/>
    <w:rsid w:val="00C55227"/>
    <w:rsid w:val="00C8027B"/>
    <w:rsid w:val="00C837BD"/>
    <w:rsid w:val="00C92A75"/>
    <w:rsid w:val="00CA1369"/>
    <w:rsid w:val="00CA6A32"/>
    <w:rsid w:val="00CA6DB2"/>
    <w:rsid w:val="00CA7121"/>
    <w:rsid w:val="00CB594A"/>
    <w:rsid w:val="00CC0D01"/>
    <w:rsid w:val="00CC420F"/>
    <w:rsid w:val="00CD6DD3"/>
    <w:rsid w:val="00CE1659"/>
    <w:rsid w:val="00CE23AD"/>
    <w:rsid w:val="00CF2843"/>
    <w:rsid w:val="00CF3C56"/>
    <w:rsid w:val="00CF5D07"/>
    <w:rsid w:val="00D01217"/>
    <w:rsid w:val="00D130C0"/>
    <w:rsid w:val="00D17633"/>
    <w:rsid w:val="00D212BD"/>
    <w:rsid w:val="00D25E08"/>
    <w:rsid w:val="00D25FB2"/>
    <w:rsid w:val="00D42484"/>
    <w:rsid w:val="00D506C0"/>
    <w:rsid w:val="00D630DA"/>
    <w:rsid w:val="00D64E1C"/>
    <w:rsid w:val="00D7480E"/>
    <w:rsid w:val="00D77356"/>
    <w:rsid w:val="00D81429"/>
    <w:rsid w:val="00D84AC5"/>
    <w:rsid w:val="00D9771B"/>
    <w:rsid w:val="00DA13DB"/>
    <w:rsid w:val="00DA7391"/>
    <w:rsid w:val="00DB4A01"/>
    <w:rsid w:val="00DB56C8"/>
    <w:rsid w:val="00DD5312"/>
    <w:rsid w:val="00DE1F3E"/>
    <w:rsid w:val="00DE2B3D"/>
    <w:rsid w:val="00DF138E"/>
    <w:rsid w:val="00DF6D93"/>
    <w:rsid w:val="00DF7A17"/>
    <w:rsid w:val="00E105B6"/>
    <w:rsid w:val="00E15937"/>
    <w:rsid w:val="00E20C08"/>
    <w:rsid w:val="00E333E6"/>
    <w:rsid w:val="00E36014"/>
    <w:rsid w:val="00E420D8"/>
    <w:rsid w:val="00E44431"/>
    <w:rsid w:val="00E57C4F"/>
    <w:rsid w:val="00E614ED"/>
    <w:rsid w:val="00E61969"/>
    <w:rsid w:val="00E622E5"/>
    <w:rsid w:val="00E6487A"/>
    <w:rsid w:val="00E6782A"/>
    <w:rsid w:val="00E84A56"/>
    <w:rsid w:val="00E868DF"/>
    <w:rsid w:val="00E912FF"/>
    <w:rsid w:val="00EB65E1"/>
    <w:rsid w:val="00ED07E0"/>
    <w:rsid w:val="00ED1001"/>
    <w:rsid w:val="00ED43D1"/>
    <w:rsid w:val="00ED6790"/>
    <w:rsid w:val="00ED681E"/>
    <w:rsid w:val="00ED692A"/>
    <w:rsid w:val="00EE4F2A"/>
    <w:rsid w:val="00EE5CA3"/>
    <w:rsid w:val="00EF3D55"/>
    <w:rsid w:val="00F02BFD"/>
    <w:rsid w:val="00F06477"/>
    <w:rsid w:val="00F20F77"/>
    <w:rsid w:val="00F2193F"/>
    <w:rsid w:val="00F23D9E"/>
    <w:rsid w:val="00F507DD"/>
    <w:rsid w:val="00F547D4"/>
    <w:rsid w:val="00F55D88"/>
    <w:rsid w:val="00F66545"/>
    <w:rsid w:val="00F74831"/>
    <w:rsid w:val="00F77500"/>
    <w:rsid w:val="00F77B8F"/>
    <w:rsid w:val="00F821D6"/>
    <w:rsid w:val="00F86346"/>
    <w:rsid w:val="00F8774C"/>
    <w:rsid w:val="00F92E47"/>
    <w:rsid w:val="00FA77E9"/>
    <w:rsid w:val="00FB0A96"/>
    <w:rsid w:val="00FB7956"/>
    <w:rsid w:val="00FC12B9"/>
    <w:rsid w:val="00FD44E6"/>
    <w:rsid w:val="00FD4951"/>
    <w:rsid w:val="00FD7A97"/>
    <w:rsid w:val="00FD7F1B"/>
    <w:rsid w:val="00FE35B3"/>
    <w:rsid w:val="00FE63E3"/>
    <w:rsid w:val="00FF10DB"/>
    <w:rsid w:val="00FF5100"/>
    <w:rsid w:val="0190A636"/>
    <w:rsid w:val="01A007CE"/>
    <w:rsid w:val="03BF9D53"/>
    <w:rsid w:val="098BE04E"/>
    <w:rsid w:val="0B7D2AC5"/>
    <w:rsid w:val="0FAF8F25"/>
    <w:rsid w:val="13DF1159"/>
    <w:rsid w:val="144CB8A3"/>
    <w:rsid w:val="1D5A8C7B"/>
    <w:rsid w:val="27C2F4ED"/>
    <w:rsid w:val="2C18877A"/>
    <w:rsid w:val="339F919D"/>
    <w:rsid w:val="35F4D061"/>
    <w:rsid w:val="3F06CA05"/>
    <w:rsid w:val="49576C2A"/>
    <w:rsid w:val="4A94DDC2"/>
    <w:rsid w:val="4E917862"/>
    <w:rsid w:val="50C179AC"/>
    <w:rsid w:val="5830142B"/>
    <w:rsid w:val="5AFB6DDB"/>
    <w:rsid w:val="609D5501"/>
    <w:rsid w:val="61BDCCE5"/>
    <w:rsid w:val="661DD38F"/>
    <w:rsid w:val="679B7505"/>
    <w:rsid w:val="6BF4AE06"/>
    <w:rsid w:val="6FE50181"/>
    <w:rsid w:val="7252F54F"/>
    <w:rsid w:val="738BB5FC"/>
    <w:rsid w:val="7738AC81"/>
    <w:rsid w:val="7897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9276F"/>
  <w15:chartTrackingRefBased/>
  <w15:docId w15:val="{84DB607D-A91E-434C-A4A5-6562DA796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477"/>
    <w:pPr>
      <w:spacing w:after="0"/>
    </w:pPr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4C67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50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0000" w:themeColor="text1"/>
      <w:sz w:val="32"/>
    </w:rPr>
  </w:style>
  <w:style w:type="paragraph" w:styleId="Overskrift3">
    <w:name w:val="heading 3"/>
    <w:basedOn w:val="Normal"/>
    <w:next w:val="Normal"/>
    <w:link w:val="Overskrift3Tegn"/>
    <w:uiPriority w:val="9"/>
    <w:rsid w:val="00BD188D"/>
    <w:pPr>
      <w:spacing w:before="240"/>
      <w:outlineLvl w:val="2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3507F0"/>
    <w:pPr>
      <w:tabs>
        <w:tab w:val="center" w:pos="4513"/>
        <w:tab w:val="right" w:pos="9026"/>
      </w:tabs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3507F0"/>
    <w:rPr>
      <w:sz w:val="18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507F0"/>
    <w:rPr>
      <w:rFonts w:asciiTheme="majorHAnsi" w:eastAsiaTheme="majorEastAsia" w:hAnsiTheme="majorHAnsi" w:cstheme="majorBidi"/>
      <w:color w:val="000000" w:themeColor="text1"/>
      <w:sz w:val="32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4C67"/>
    <w:rPr>
      <w:rFonts w:asciiTheme="majorHAnsi" w:eastAsiaTheme="majorEastAsia" w:hAnsiTheme="majorHAnsi" w:cstheme="majorBidi"/>
      <w:b/>
      <w:color w:val="000000" w:themeColor="text1"/>
      <w:sz w:val="42"/>
      <w:szCs w:val="32"/>
    </w:rPr>
  </w:style>
  <w:style w:type="table" w:styleId="Tabellrutenett">
    <w:name w:val="Table Grid"/>
    <w:basedOn w:val="Vanligtabell"/>
    <w:uiPriority w:val="39"/>
    <w:rsid w:val="002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2"/>
    <w:qFormat/>
    <w:rsid w:val="00F06477"/>
    <w:pPr>
      <w:numPr>
        <w:numId w:val="3"/>
      </w:numPr>
      <w:spacing w:before="240" w:after="380"/>
      <w:ind w:left="278" w:hanging="278"/>
      <w:contextualSpacing/>
    </w:pPr>
  </w:style>
  <w:style w:type="paragraph" w:customStyle="1" w:styleId="Ingress">
    <w:name w:val="Ingress"/>
    <w:basedOn w:val="Normal"/>
    <w:qFormat/>
    <w:rsid w:val="003507F0"/>
    <w:pPr>
      <w:spacing w:before="320" w:after="320"/>
    </w:pPr>
    <w:rPr>
      <w:b/>
      <w:sz w:val="26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D188D"/>
    <w:rPr>
      <w:b/>
      <w:sz w:val="20"/>
      <w:szCs w:val="20"/>
    </w:rPr>
  </w:style>
  <w:style w:type="table" w:customStyle="1" w:styleId="InnlandetFylkeskommune">
    <w:name w:val="Innlandet Fylkeskommune"/>
    <w:basedOn w:val="Vanligtabell"/>
    <w:uiPriority w:val="99"/>
    <w:rsid w:val="00957509"/>
    <w:pPr>
      <w:spacing w:after="0"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customStyle="1" w:styleId="Overskrift1Grnn">
    <w:name w:val="Overskrift 1 Grønn"/>
    <w:basedOn w:val="Overskrift1"/>
    <w:uiPriority w:val="10"/>
    <w:qFormat/>
    <w:rsid w:val="009C5755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9C5755"/>
    <w:rPr>
      <w:color w:val="2F5743" w:themeColor="accent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197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197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197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197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19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909651\Downloads\D02_Dokument_A4_med_fane.dotx" TargetMode="External"/></Relationship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Personer xmlns="05476afe-8bef-49c8-a283-a493477f5dcc">
      <UserInfo>
        <DisplayName/>
        <AccountId xsi:nil="true"/>
        <AccountType/>
      </UserInfo>
    </Perso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</roo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0C9049-8EC5-4B0D-91B9-2A19A666CA0C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2.xml><?xml version="1.0" encoding="utf-8"?>
<ds:datastoreItem xmlns:ds="http://schemas.openxmlformats.org/officeDocument/2006/customXml" ds:itemID="{D67C9A3E-17AF-4621-86BD-3F04DB33B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B369B-CCEA-4D8F-9E4F-1534FE2AD680}">
  <ds:schemaRefs/>
</ds:datastoreItem>
</file>

<file path=customXml/itemProps4.xml><?xml version="1.0" encoding="utf-8"?>
<ds:datastoreItem xmlns:ds="http://schemas.openxmlformats.org/officeDocument/2006/customXml" ds:itemID="{5F385286-7011-4BFE-83EE-83A1B7314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D02_Dokument_A4_med_fane</Template>
  <TotalTime>1172</TotalTime>
  <Pages>7</Pages>
  <Words>1658</Words>
  <Characters>8791</Characters>
  <Application>Microsoft Office Word</Application>
  <DocSecurity>0</DocSecurity>
  <Lines>73</Lines>
  <Paragraphs>20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Dokument</vt:lpstr>
      <vt:lpstr/>
    </vt:vector>
  </TitlesOfParts>
  <Company/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subject/>
  <dc:creator>Øiestad, Thomas</dc:creator>
  <cp:keywords/>
  <dc:description/>
  <cp:lastModifiedBy>Øiestad, Thomas</cp:lastModifiedBy>
  <cp:revision>107</cp:revision>
  <cp:lastPrinted>2023-01-24T08:17:00Z</cp:lastPrinted>
  <dcterms:created xsi:type="dcterms:W3CDTF">2025-10-08T18:15:00Z</dcterms:created>
  <dcterms:modified xsi:type="dcterms:W3CDTF">2026-05-28T13:34:00Z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MediaServiceImageTags">
    <vt:lpwstr/>
  </property>
  <property fmtid="{D5CDD505-2E9C-101B-9397-08002B2CF9AE}" pid="8" name="ContentTypeId">
    <vt:lpwstr>0x01010063D73AD5766E1849A018467F155D94B6</vt:lpwstr>
  </property>
</Properties>
</file>